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CF2CF0" w:rsidR="006E5D65" w:rsidP="32570CF7" w:rsidRDefault="00997F14" w14:paraId="4891D569" wp14:textId="368AC1AC">
      <w:pPr>
        <w:spacing w:line="240" w:lineRule="auto"/>
        <w:jc w:val="right"/>
        <w:rPr>
          <w:rFonts w:ascii="Times New Roman" w:hAnsi="Times New Roman"/>
          <w:i w:val="1"/>
          <w:iCs w:val="1"/>
        </w:rPr>
      </w:pPr>
      <w:r w:rsidRPr="32570CF7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570CF7" w:rsidR="00D8678B">
        <w:rPr>
          <w:rFonts w:ascii="Times New Roman" w:hAnsi="Times New Roman"/>
          <w:i w:val="1"/>
          <w:iCs w:val="1"/>
        </w:rPr>
        <w:t xml:space="preserve">Załącznik nr </w:t>
      </w:r>
      <w:r w:rsidRPr="32570CF7" w:rsidR="006F31E2">
        <w:rPr>
          <w:rFonts w:ascii="Times New Roman" w:hAnsi="Times New Roman"/>
          <w:i w:val="1"/>
          <w:iCs w:val="1"/>
        </w:rPr>
        <w:t>1.5</w:t>
      </w:r>
      <w:r w:rsidRPr="32570CF7" w:rsidR="00D8678B">
        <w:rPr>
          <w:rFonts w:ascii="Times New Roman" w:hAnsi="Times New Roman"/>
          <w:i w:val="1"/>
          <w:iCs w:val="1"/>
        </w:rPr>
        <w:t xml:space="preserve"> do Zarządzenia</w:t>
      </w:r>
      <w:r w:rsidRPr="32570CF7" w:rsidR="002A22BF">
        <w:rPr>
          <w:rFonts w:ascii="Times New Roman" w:hAnsi="Times New Roman"/>
          <w:i w:val="1"/>
          <w:iCs w:val="1"/>
        </w:rPr>
        <w:t xml:space="preserve"> Rektora </w:t>
      </w:r>
      <w:r w:rsidRPr="32570CF7" w:rsidR="002A22BF">
        <w:rPr>
          <w:rFonts w:ascii="Times New Roman" w:hAnsi="Times New Roman"/>
          <w:i w:val="1"/>
          <w:iCs w:val="1"/>
        </w:rPr>
        <w:t xml:space="preserve">UR </w:t>
      </w:r>
      <w:r w:rsidRPr="32570CF7" w:rsidR="00CD6897">
        <w:rPr>
          <w:rFonts w:ascii="Times New Roman" w:hAnsi="Times New Roman"/>
          <w:i w:val="1"/>
          <w:iCs w:val="1"/>
        </w:rPr>
        <w:t>nr</w:t>
      </w:r>
      <w:r w:rsidRPr="32570CF7" w:rsidR="00CD6897">
        <w:rPr>
          <w:rFonts w:ascii="Times New Roman" w:hAnsi="Times New Roman"/>
          <w:i w:val="1"/>
          <w:iCs w:val="1"/>
        </w:rPr>
        <w:t xml:space="preserve"> </w:t>
      </w:r>
      <w:r w:rsidRPr="32570CF7" w:rsidR="00F61A26">
        <w:rPr>
          <w:rFonts w:ascii="Times New Roman" w:hAnsi="Times New Roman"/>
          <w:i w:val="1"/>
          <w:iCs w:val="1"/>
        </w:rPr>
        <w:t>7/2023</w:t>
      </w:r>
    </w:p>
    <w:p xmlns:wp14="http://schemas.microsoft.com/office/word/2010/wordml" w:rsidRPr="00CF2CF0" w:rsidR="0085747A" w:rsidP="009C54AE" w:rsidRDefault="0085747A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CF2CF0">
        <w:rPr>
          <w:rFonts w:ascii="Times New Roman" w:hAnsi="Times New Roman"/>
          <w:b/>
          <w:smallCaps/>
          <w:sz w:val="24"/>
          <w:szCs w:val="24"/>
        </w:rPr>
        <w:t>SYLABUS</w:t>
      </w:r>
    </w:p>
    <w:p xmlns:wp14="http://schemas.microsoft.com/office/word/2010/wordml" w:rsidRPr="00CF2CF0" w:rsidR="0085747A" w:rsidP="1283E673" w:rsidRDefault="0071620A" w14:paraId="376FDD17" wp14:textId="77777777">
      <w:pPr>
        <w:spacing w:after="0" w:line="240" w:lineRule="exact"/>
        <w:jc w:val="center"/>
        <w:rPr>
          <w:rFonts w:ascii="Times New Roman" w:hAnsi="Times New Roman" w:eastAsia="Corbel"/>
          <w:sz w:val="24"/>
          <w:szCs w:val="24"/>
        </w:rPr>
      </w:pPr>
      <w:r w:rsidRPr="00CF2CF0">
        <w:rPr>
          <w:rFonts w:ascii="Times New Roman" w:hAnsi="Times New Roman"/>
          <w:b/>
          <w:bCs/>
          <w:smallCaps/>
          <w:sz w:val="24"/>
          <w:szCs w:val="24"/>
        </w:rPr>
        <w:t>dotyczy cyklu kształcenia</w:t>
      </w:r>
      <w:r w:rsidRPr="00CF2CF0" w:rsidR="0085747A">
        <w:rPr>
          <w:rFonts w:ascii="Times New Roman" w:hAnsi="Times New Roman"/>
          <w:b/>
          <w:bCs/>
          <w:smallCaps/>
          <w:sz w:val="24"/>
          <w:szCs w:val="24"/>
        </w:rPr>
        <w:t xml:space="preserve"> </w:t>
      </w:r>
      <w:r w:rsidRPr="00CF2CF0" w:rsidR="14436705">
        <w:rPr>
          <w:rFonts w:ascii="Times New Roman" w:hAnsi="Times New Roman" w:eastAsia="Corbel"/>
          <w:i/>
          <w:iCs/>
          <w:smallCaps/>
          <w:sz w:val="24"/>
          <w:szCs w:val="24"/>
        </w:rPr>
        <w:t>202</w:t>
      </w:r>
      <w:r w:rsidRPr="00CF2CF0" w:rsidR="00306AA6">
        <w:rPr>
          <w:rFonts w:ascii="Times New Roman" w:hAnsi="Times New Roman" w:eastAsia="Corbel"/>
          <w:i/>
          <w:iCs/>
          <w:smallCaps/>
          <w:sz w:val="24"/>
          <w:szCs w:val="24"/>
        </w:rPr>
        <w:t>3/2024</w:t>
      </w:r>
      <w:r w:rsidRPr="00CF2CF0" w:rsidR="14436705">
        <w:rPr>
          <w:rFonts w:ascii="Times New Roman" w:hAnsi="Times New Roman" w:eastAsia="Corbel"/>
          <w:i/>
          <w:iCs/>
          <w:smallCaps/>
          <w:sz w:val="24"/>
          <w:szCs w:val="24"/>
        </w:rPr>
        <w:t>-</w:t>
      </w:r>
      <w:r w:rsidRPr="00CF2CF0" w:rsidR="00306AA6">
        <w:rPr>
          <w:rFonts w:ascii="Times New Roman" w:hAnsi="Times New Roman" w:eastAsia="Corbel"/>
          <w:i/>
          <w:iCs/>
          <w:smallCaps/>
          <w:sz w:val="24"/>
          <w:szCs w:val="24"/>
        </w:rPr>
        <w:t>2024/</w:t>
      </w:r>
      <w:r w:rsidRPr="00CF2CF0" w:rsidR="14436705">
        <w:rPr>
          <w:rFonts w:ascii="Times New Roman" w:hAnsi="Times New Roman" w:eastAsia="Corbel"/>
          <w:i/>
          <w:iCs/>
          <w:smallCaps/>
          <w:sz w:val="24"/>
          <w:szCs w:val="24"/>
        </w:rPr>
        <w:t>2025</w:t>
      </w:r>
    </w:p>
    <w:p xmlns:wp14="http://schemas.microsoft.com/office/word/2010/wordml" w:rsidRPr="00CF2CF0" w:rsidR="0085747A" w:rsidP="00EA4832" w:rsidRDefault="00EA4832" w14:paraId="2A613408" wp14:textId="77777777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CF2CF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CF2CF0" w:rsidR="0085747A">
        <w:rPr>
          <w:rFonts w:ascii="Times New Roman" w:hAnsi="Times New Roman"/>
          <w:i/>
          <w:sz w:val="20"/>
          <w:szCs w:val="20"/>
        </w:rPr>
        <w:t>(skrajne daty</w:t>
      </w:r>
      <w:r w:rsidRPr="00CF2CF0" w:rsidR="0085747A">
        <w:rPr>
          <w:rFonts w:ascii="Times New Roman" w:hAnsi="Times New Roman"/>
          <w:sz w:val="20"/>
          <w:szCs w:val="20"/>
        </w:rPr>
        <w:t>)</w:t>
      </w:r>
    </w:p>
    <w:p xmlns:wp14="http://schemas.microsoft.com/office/word/2010/wordml" w:rsidRPr="00CF2CF0" w:rsidR="00445970" w:rsidP="32570CF7" w:rsidRDefault="00445970" w14:paraId="51A5FE83" wp14:textId="6033377E">
      <w:pPr>
        <w:pStyle w:val="Normalny"/>
        <w:bidi w:val="0"/>
        <w:spacing w:before="0" w:beforeAutospacing="off" w:after="0" w:afterAutospacing="off" w:line="240" w:lineRule="exact"/>
        <w:ind w:left="0" w:right="0"/>
        <w:jc w:val="both"/>
        <w:rPr>
          <w:rFonts w:ascii="Times New Roman" w:hAnsi="Times New Roman"/>
          <w:sz w:val="20"/>
          <w:szCs w:val="20"/>
        </w:rPr>
      </w:pPr>
      <w:r w:rsidRPr="00CF2CF0">
        <w:rPr>
          <w:rFonts w:ascii="Times New Roman" w:hAnsi="Times New Roman"/>
          <w:sz w:val="20"/>
          <w:szCs w:val="20"/>
        </w:rPr>
        <w:tab/>
      </w:r>
      <w:r w:rsidRPr="00CF2CF0">
        <w:rPr>
          <w:rFonts w:ascii="Times New Roman" w:hAnsi="Times New Roman"/>
          <w:sz w:val="20"/>
          <w:szCs w:val="20"/>
        </w:rPr>
        <w:tab/>
      </w:r>
      <w:r w:rsidRPr="00CF2CF0">
        <w:rPr>
          <w:rFonts w:ascii="Times New Roman" w:hAnsi="Times New Roman"/>
          <w:sz w:val="20"/>
          <w:szCs w:val="20"/>
        </w:rPr>
        <w:tab/>
      </w:r>
      <w:r w:rsidRPr="00CF2CF0">
        <w:rPr>
          <w:rFonts w:ascii="Times New Roman" w:hAnsi="Times New Roman"/>
          <w:sz w:val="20"/>
          <w:szCs w:val="20"/>
        </w:rPr>
        <w:tab/>
      </w:r>
      <w:r w:rsidRPr="00CF2CF0" w:rsidR="00445970">
        <w:rPr>
          <w:rFonts w:ascii="Times New Roman" w:hAnsi="Times New Roman"/>
          <w:sz w:val="20"/>
          <w:szCs w:val="20"/>
        </w:rPr>
        <w:t xml:space="preserve">Rok akademicki </w:t>
      </w:r>
      <w:r w:rsidRPr="32570CF7" w:rsidR="1BA5F4BC">
        <w:rPr>
          <w:rFonts w:ascii="Times New Roman" w:hAnsi="Times New Roman" w:eastAsia="Corbel"/>
          <w:sz w:val="20"/>
          <w:szCs w:val="20"/>
        </w:rPr>
        <w:t>2024/2025</w:t>
      </w:r>
    </w:p>
    <w:p xmlns:wp14="http://schemas.microsoft.com/office/word/2010/wordml" w:rsidRPr="00CF2CF0" w:rsidR="0085747A" w:rsidP="009C54AE" w:rsidRDefault="0085747A" w14:paraId="672A6659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F2CF0" w:rsidR="0085747A" w:rsidP="009C54AE" w:rsidRDefault="0071620A" w14:paraId="0C6E7FD4" wp14:textId="77777777">
      <w:pPr>
        <w:pStyle w:val="Punktygwne"/>
        <w:spacing w:before="0" w:after="0"/>
        <w:rPr>
          <w:color w:val="0070C0"/>
          <w:szCs w:val="24"/>
        </w:rPr>
      </w:pPr>
      <w:r w:rsidRPr="00CF2CF0">
        <w:rPr>
          <w:szCs w:val="24"/>
        </w:rPr>
        <w:t xml:space="preserve">1. </w:t>
      </w:r>
      <w:r w:rsidRPr="00CF2CF0" w:rsidR="0085747A">
        <w:rPr>
          <w:szCs w:val="24"/>
        </w:rPr>
        <w:t xml:space="preserve">Podstawowe </w:t>
      </w:r>
      <w:r w:rsidRPr="00CF2CF0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CF2CF0" w:rsidR="00D41EF7" w:rsidTr="32570CF7" w14:paraId="47EB60A9" wp14:textId="77777777">
        <w:tc>
          <w:tcPr>
            <w:tcW w:w="2694" w:type="dxa"/>
            <w:tcMar/>
            <w:vAlign w:val="center"/>
          </w:tcPr>
          <w:p w:rsidRPr="00CF2CF0" w:rsidR="00D41EF7" w:rsidP="00D41EF7" w:rsidRDefault="00D41EF7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CF2CF0" w:rsidR="00D41EF7" w:rsidP="00D41EF7" w:rsidRDefault="00D41EF7" w14:paraId="51D9293A" wp14:textId="77777777">
            <w:pPr>
              <w:spacing w:before="40" w:after="40"/>
              <w:rPr>
                <w:rFonts w:ascii="Times New Roman" w:hAnsi="Times New Roman"/>
                <w:bCs/>
              </w:rPr>
            </w:pPr>
            <w:r w:rsidRPr="00CF2CF0">
              <w:rPr>
                <w:rFonts w:ascii="Times New Roman" w:hAnsi="Times New Roman"/>
                <w:bCs/>
              </w:rPr>
              <w:t>Agencje wyspecjalizowane UE</w:t>
            </w:r>
          </w:p>
        </w:tc>
      </w:tr>
      <w:tr xmlns:wp14="http://schemas.microsoft.com/office/word/2010/wordml" w:rsidRPr="00CF2CF0" w:rsidR="0085747A" w:rsidTr="32570CF7" w14:paraId="371D2397" wp14:textId="77777777">
        <w:tc>
          <w:tcPr>
            <w:tcW w:w="2694" w:type="dxa"/>
            <w:tcMar/>
            <w:vAlign w:val="center"/>
          </w:tcPr>
          <w:p w:rsidRPr="00CF2CF0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Kod przedmiotu</w:t>
            </w:r>
            <w:r w:rsidRPr="00CF2CF0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00D41EF7" w14:paraId="47507071" wp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</w:rPr>
            </w:pPr>
            <w:r w:rsidRPr="00CF2CF0">
              <w:rPr>
                <w:b w:val="0"/>
                <w:sz w:val="22"/>
              </w:rPr>
              <w:t>A2SO41</w:t>
            </w:r>
          </w:p>
        </w:tc>
      </w:tr>
      <w:tr xmlns:wp14="http://schemas.microsoft.com/office/word/2010/wordml" w:rsidRPr="00CF2CF0" w:rsidR="0085747A" w:rsidTr="32570CF7" w14:paraId="5C0172EC" wp14:textId="77777777">
        <w:tc>
          <w:tcPr>
            <w:tcW w:w="2694" w:type="dxa"/>
            <w:tcMar/>
            <w:vAlign w:val="center"/>
          </w:tcPr>
          <w:p w:rsidRPr="00CF2CF0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</w:t>
            </w:r>
            <w:r w:rsidRPr="00CF2CF0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CF2CF0" w:rsidR="1283E673" w:rsidP="1283E673" w:rsidRDefault="1283E673" w14:paraId="7E3E3000" wp14:textId="77777777">
            <w:pPr>
              <w:spacing w:before="40" w:after="40"/>
              <w:rPr>
                <w:rFonts w:ascii="Times New Roman" w:hAnsi="Times New Roman"/>
              </w:rPr>
            </w:pPr>
            <w:r w:rsidRPr="00CF2CF0">
              <w:rPr>
                <w:rFonts w:ascii="Times New Roman" w:hAnsi="Times New Roman" w:eastAsia="Corbel"/>
                <w:color w:val="000000"/>
              </w:rPr>
              <w:t>Kolegium Nauk Społecznych</w:t>
            </w:r>
          </w:p>
        </w:tc>
      </w:tr>
      <w:tr xmlns:wp14="http://schemas.microsoft.com/office/word/2010/wordml" w:rsidRPr="00CF2CF0" w:rsidR="0085747A" w:rsidTr="32570CF7" w14:paraId="3D796BD9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CF2CF0" w:rsidR="1283E673" w:rsidP="1283E673" w:rsidRDefault="1283E673" w14:paraId="6CD2E7DC" wp14:textId="77777777">
            <w:pPr>
              <w:spacing w:before="40" w:after="40"/>
              <w:rPr>
                <w:rFonts w:ascii="Times New Roman" w:hAnsi="Times New Roman"/>
              </w:rPr>
            </w:pPr>
            <w:r w:rsidRPr="00CF2CF0">
              <w:rPr>
                <w:rFonts w:ascii="Times New Roman" w:hAnsi="Times New Roman" w:eastAsia="Corbel"/>
                <w:color w:val="000000"/>
              </w:rPr>
              <w:t>Zakład Prawa Międzynarodowego i Prawa Europejskiego Instytut Nauk Prawnych</w:t>
            </w:r>
          </w:p>
        </w:tc>
      </w:tr>
      <w:tr xmlns:wp14="http://schemas.microsoft.com/office/word/2010/wordml" w:rsidRPr="00CF2CF0" w:rsidR="0085747A" w:rsidTr="32570CF7" w14:paraId="3CB95E45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29C9D3C8" w14:paraId="6E8D976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CF2CF0" w:rsidR="0085747A" w:rsidTr="32570CF7" w14:paraId="72A44507" wp14:textId="77777777">
        <w:tc>
          <w:tcPr>
            <w:tcW w:w="2694" w:type="dxa"/>
            <w:tcMar/>
            <w:vAlign w:val="center"/>
          </w:tcPr>
          <w:p w:rsidRPr="00CF2CF0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00D41EF7" w14:paraId="75360FB8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color w:val="auto"/>
                <w:sz w:val="22"/>
              </w:rPr>
              <w:t>Studia II stopnia</w:t>
            </w:r>
          </w:p>
        </w:tc>
      </w:tr>
      <w:tr xmlns:wp14="http://schemas.microsoft.com/office/word/2010/wordml" w:rsidRPr="00CF2CF0" w:rsidR="0085747A" w:rsidTr="32570CF7" w14:paraId="3A488BE5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62082295" w14:paraId="37EEED7E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CF2CF0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CF2CF0" w:rsidR="0085747A" w:rsidTr="32570CF7" w14:paraId="18E4151E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00B762EC" w14:paraId="4CF4A1ED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Nies</w:t>
            </w:r>
            <w:r w:rsidRPr="00CF2CF0" w:rsidR="7F26765B">
              <w:rPr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CF2CF0" w:rsidR="00D41EF7" w:rsidTr="32570CF7" w14:paraId="3CA2651D" wp14:textId="77777777">
        <w:tc>
          <w:tcPr>
            <w:tcW w:w="2694" w:type="dxa"/>
            <w:tcMar/>
            <w:vAlign w:val="center"/>
          </w:tcPr>
          <w:p w:rsidRPr="00CF2CF0" w:rsidR="00D41EF7" w:rsidP="00D41EF7" w:rsidRDefault="00D41EF7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CF2CF0" w:rsidR="00D41EF7" w:rsidP="00D41EF7" w:rsidRDefault="00D41EF7" w14:paraId="36704B3A" wp14:textId="77777777">
            <w:pPr>
              <w:spacing w:before="40" w:after="40"/>
              <w:rPr>
                <w:rFonts w:ascii="Times New Roman" w:hAnsi="Times New Roman"/>
                <w:bCs/>
              </w:rPr>
            </w:pPr>
            <w:r w:rsidRPr="00CF2CF0">
              <w:rPr>
                <w:rFonts w:ascii="Times New Roman" w:hAnsi="Times New Roman"/>
                <w:bCs/>
              </w:rPr>
              <w:t>Rok II, semestr IV</w:t>
            </w:r>
          </w:p>
        </w:tc>
      </w:tr>
      <w:tr xmlns:wp14="http://schemas.microsoft.com/office/word/2010/wordml" w:rsidRPr="00CF2CF0" w:rsidR="0085747A" w:rsidTr="32570CF7" w14:paraId="2724D578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00D41EF7" w14:paraId="6FA8B534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Specjalnościowy</w:t>
            </w:r>
          </w:p>
        </w:tc>
      </w:tr>
      <w:tr xmlns:wp14="http://schemas.microsoft.com/office/word/2010/wordml" w:rsidRPr="00CF2CF0" w:rsidR="00923D7D" w:rsidTr="32570CF7" w14:paraId="26EB6C12" wp14:textId="77777777">
        <w:tc>
          <w:tcPr>
            <w:tcW w:w="2694" w:type="dxa"/>
            <w:tcMar/>
            <w:vAlign w:val="center"/>
          </w:tcPr>
          <w:p w:rsidRPr="00CF2CF0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CF2CF0" w:rsidR="00923D7D" w:rsidP="1283E673" w:rsidRDefault="170F9C99" w14:paraId="07D1FAC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CF2CF0" w:rsidR="0085747A" w:rsidTr="32570CF7" w14:paraId="208A630D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1283E673" w:rsidRDefault="314D5165" w14:paraId="66E190CB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xmlns:wp14="http://schemas.microsoft.com/office/word/2010/wordml" w:rsidRPr="00CF2CF0" w:rsidR="0085747A" w:rsidTr="32570CF7" w14:paraId="46CA5587" wp14:textId="77777777">
        <w:tc>
          <w:tcPr>
            <w:tcW w:w="2694" w:type="dxa"/>
            <w:tcMar/>
            <w:vAlign w:val="center"/>
          </w:tcPr>
          <w:p w:rsidRPr="00CF2CF0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F2CF0" w:rsidR="0085747A" w:rsidP="32570CF7" w:rsidRDefault="00BC1B62" w14:paraId="6BEA7804" wp14:textId="39980E9C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32570CF7" w:rsidR="602D3E2F">
              <w:rPr>
                <w:b w:val="0"/>
                <w:bCs w:val="0"/>
                <w:sz w:val="24"/>
                <w:szCs w:val="24"/>
              </w:rPr>
              <w:t xml:space="preserve">Dr hab. L. Brodowski, prof. UR, </w:t>
            </w:r>
            <w:r w:rsidRPr="32570CF7" w:rsidR="6A22B57D">
              <w:rPr>
                <w:b w:val="0"/>
                <w:bCs w:val="0"/>
                <w:sz w:val="24"/>
                <w:szCs w:val="24"/>
              </w:rPr>
              <w:t xml:space="preserve">Dr hab. D. Kuźniar, prof. UR, </w:t>
            </w:r>
          </w:p>
          <w:p w:rsidRPr="00CF2CF0" w:rsidR="0085747A" w:rsidP="32570CF7" w:rsidRDefault="00BC1B62" w14:paraId="5C6F3AFF" wp14:textId="1F9BE630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32570CF7" w:rsidR="6A22B57D">
              <w:rPr>
                <w:b w:val="0"/>
                <w:bCs w:val="0"/>
                <w:sz w:val="24"/>
                <w:szCs w:val="24"/>
              </w:rPr>
              <w:t>dr A. Marcisz-Dynia, dr S. Kubas, mgr M. Podraza</w:t>
            </w:r>
          </w:p>
        </w:tc>
      </w:tr>
    </w:tbl>
    <w:p xmlns:wp14="http://schemas.microsoft.com/office/word/2010/wordml" w:rsidRPr="00CF2CF0" w:rsidR="0085747A" w:rsidP="32570CF7" w:rsidRDefault="0085747A" w14:paraId="57A64E18" wp14:textId="3C1F243E">
      <w:pPr>
        <w:pStyle w:val="Podpunkty"/>
        <w:spacing w:before="100" w:beforeAutospacing="on" w:after="100" w:afterAutospacing="on"/>
        <w:ind w:left="0"/>
        <w:rPr>
          <w:sz w:val="24"/>
          <w:szCs w:val="24"/>
        </w:rPr>
      </w:pPr>
      <w:r w:rsidRPr="32570CF7" w:rsidR="0085747A">
        <w:rPr>
          <w:sz w:val="24"/>
          <w:szCs w:val="24"/>
        </w:rPr>
        <w:t xml:space="preserve">* </w:t>
      </w:r>
      <w:r w:rsidRPr="32570CF7" w:rsidR="0085747A">
        <w:rPr>
          <w:i w:val="1"/>
          <w:iCs w:val="1"/>
          <w:sz w:val="24"/>
          <w:szCs w:val="24"/>
        </w:rPr>
        <w:t>-</w:t>
      </w:r>
      <w:r w:rsidRPr="32570CF7" w:rsidR="3A8338D4">
        <w:rPr>
          <w:i w:val="1"/>
          <w:iCs w:val="1"/>
          <w:sz w:val="24"/>
          <w:szCs w:val="24"/>
        </w:rPr>
        <w:t xml:space="preserve"> </w:t>
      </w:r>
      <w:r w:rsidRPr="32570CF7" w:rsidR="00B90885">
        <w:rPr>
          <w:b w:val="0"/>
          <w:bCs w:val="0"/>
          <w:i w:val="1"/>
          <w:iCs w:val="1"/>
          <w:sz w:val="24"/>
          <w:szCs w:val="24"/>
        </w:rPr>
        <w:t>opcjonalni</w:t>
      </w:r>
      <w:r w:rsidRPr="32570CF7" w:rsidR="00B90885">
        <w:rPr>
          <w:b w:val="0"/>
          <w:bCs w:val="0"/>
          <w:sz w:val="24"/>
          <w:szCs w:val="24"/>
        </w:rPr>
        <w:t>e,</w:t>
      </w:r>
      <w:r w:rsidRPr="32570CF7" w:rsidR="0085747A">
        <w:rPr>
          <w:i w:val="1"/>
          <w:iCs w:val="1"/>
          <w:sz w:val="24"/>
          <w:szCs w:val="24"/>
        </w:rPr>
        <w:t xml:space="preserve"> </w:t>
      </w:r>
      <w:r w:rsidRPr="32570CF7" w:rsidR="0085747A">
        <w:rPr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32570CF7" w:rsidR="00B90885">
        <w:rPr>
          <w:b w:val="0"/>
          <w:bCs w:val="0"/>
          <w:i w:val="1"/>
          <w:iCs w:val="1"/>
          <w:sz w:val="24"/>
          <w:szCs w:val="24"/>
        </w:rPr>
        <w:t>w Jednostce</w:t>
      </w:r>
    </w:p>
    <w:p xmlns:wp14="http://schemas.microsoft.com/office/word/2010/wordml" w:rsidRPr="00CF2CF0" w:rsidR="00923D7D" w:rsidP="009C54AE" w:rsidRDefault="00923D7D" w14:paraId="0A37501D" wp14:textId="77777777">
      <w:pPr>
        <w:pStyle w:val="Podpunkty"/>
        <w:ind w:left="0"/>
        <w:rPr>
          <w:sz w:val="24"/>
          <w:szCs w:val="24"/>
        </w:rPr>
      </w:pPr>
    </w:p>
    <w:p xmlns:wp14="http://schemas.microsoft.com/office/word/2010/wordml" w:rsidRPr="00CF2CF0" w:rsidR="0085747A" w:rsidP="009C54AE" w:rsidRDefault="0085747A" w14:paraId="7E0A0F74" wp14:textId="77777777">
      <w:pPr>
        <w:pStyle w:val="Podpunkty"/>
        <w:ind w:left="284"/>
        <w:rPr>
          <w:sz w:val="24"/>
          <w:szCs w:val="24"/>
        </w:rPr>
      </w:pPr>
      <w:r w:rsidRPr="00CF2CF0">
        <w:rPr>
          <w:sz w:val="24"/>
          <w:szCs w:val="24"/>
        </w:rPr>
        <w:t>1.</w:t>
      </w:r>
      <w:r w:rsidRPr="00CF2CF0" w:rsidR="00E22FBC">
        <w:rPr>
          <w:sz w:val="24"/>
          <w:szCs w:val="24"/>
        </w:rPr>
        <w:t>1</w:t>
      </w:r>
      <w:r w:rsidRPr="00CF2CF0">
        <w:rPr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CF2CF0" w:rsidR="00923D7D" w:rsidP="009C54AE" w:rsidRDefault="00923D7D" w14:paraId="5DAB6C7B" wp14:textId="77777777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30"/>
        <w:gridCol w:w="733"/>
        <w:gridCol w:w="819"/>
        <w:gridCol w:w="761"/>
        <w:gridCol w:w="946"/>
        <w:gridCol w:w="1189"/>
        <w:gridCol w:w="1503"/>
      </w:tblGrid>
      <w:tr xmlns:wp14="http://schemas.microsoft.com/office/word/2010/wordml" w:rsidRPr="00CF2CF0" w:rsidR="00015B8F" w:rsidTr="32570CF7" w14:paraId="4A00F406" wp14:textId="77777777"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F2CF0" w:rsidR="00015B8F" w:rsidP="009C54AE" w:rsidRDefault="002B5EA0" w14:paraId="64C63F33" wp14:textId="26E938BB">
            <w:pPr>
              <w:pStyle w:val="Nagwkitablic"/>
              <w:spacing w:line="240" w:lineRule="auto"/>
              <w:jc w:val="center"/>
            </w:pPr>
            <w:r w:rsidR="00015B8F">
              <w:rPr/>
              <w:t>Semestr</w:t>
            </w:r>
            <w:r w:rsidR="002B5EA0">
              <w:rPr/>
              <w:t>(</w:t>
            </w:r>
            <w:r w:rsidR="00363F78">
              <w:rPr/>
              <w:t>nr)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Wykł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Konw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Sem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Prakt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F2CF0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CF2CF0">
              <w:rPr>
                <w:b/>
                <w:szCs w:val="24"/>
              </w:rPr>
              <w:t>Liczba pkt</w:t>
            </w:r>
            <w:r w:rsidRPr="00CF2CF0" w:rsidR="00B90885">
              <w:rPr>
                <w:b/>
                <w:szCs w:val="24"/>
              </w:rPr>
              <w:t>.</w:t>
            </w:r>
            <w:r w:rsidRPr="00CF2CF0">
              <w:rPr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CF2CF0" w:rsidR="00015B8F" w:rsidTr="32570CF7" w14:paraId="54AE8F39" wp14:textId="77777777">
        <w:trPr>
          <w:trHeight w:val="453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1C5CF79D" w14:paraId="13FABD8D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32570CF7" w:rsidR="1C5CF79D">
              <w:rPr>
                <w:sz w:val="24"/>
                <w:szCs w:val="24"/>
              </w:rPr>
              <w:t>I</w:t>
            </w:r>
            <w:r w:rsidRPr="32570CF7" w:rsidR="00D41EF7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2942A829" w14:paraId="33CFEC6B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32570CF7" w:rsidR="2942A829">
              <w:rPr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0D0B940D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00015B8F" w14:paraId="0E27B00A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F2CF0" w:rsidR="00015B8F" w:rsidP="32570CF7" w:rsidRDefault="1C5CF79D" w14:paraId="2598DEE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32570CF7" w:rsidR="1C5CF79D">
              <w:rPr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CF2CF0" w:rsidR="00923D7D" w:rsidP="009C54AE" w:rsidRDefault="00923D7D" w14:paraId="1299C43A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CF2CF0" w:rsidR="00923D7D" w:rsidP="009C54AE" w:rsidRDefault="00923D7D" w14:paraId="4DDBEF00" wp14:textId="77777777">
      <w:pPr>
        <w:pStyle w:val="Podpunkty"/>
        <w:rPr>
          <w:b w:val="0"/>
          <w:sz w:val="24"/>
          <w:szCs w:val="24"/>
          <w:lang w:eastAsia="en-US"/>
        </w:rPr>
      </w:pPr>
    </w:p>
    <w:p xmlns:wp14="http://schemas.microsoft.com/office/word/2010/wordml" w:rsidRPr="00CF2CF0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CF2CF0">
        <w:rPr>
          <w:smallCaps w:val="0"/>
          <w:szCs w:val="24"/>
        </w:rPr>
        <w:t>1.</w:t>
      </w:r>
      <w:r w:rsidRPr="00CF2CF0" w:rsidR="00E22FBC">
        <w:rPr>
          <w:smallCaps w:val="0"/>
          <w:szCs w:val="24"/>
        </w:rPr>
        <w:t>2</w:t>
      </w:r>
      <w:r w:rsidRPr="00CF2CF0" w:rsidR="00F83B28">
        <w:rPr>
          <w:smallCaps w:val="0"/>
          <w:szCs w:val="24"/>
        </w:rPr>
        <w:t>.</w:t>
      </w:r>
      <w:r w:rsidRPr="00CF2CF0" w:rsidR="00F83B28">
        <w:rPr>
          <w:smallCaps w:val="0"/>
          <w:szCs w:val="24"/>
        </w:rPr>
        <w:tab/>
      </w:r>
      <w:r w:rsidRPr="00CF2CF0">
        <w:rPr>
          <w:smallCaps w:val="0"/>
          <w:szCs w:val="24"/>
        </w:rPr>
        <w:t xml:space="preserve">Sposób realizacji zajęć  </w:t>
      </w:r>
    </w:p>
    <w:p xmlns:wp14="http://schemas.microsoft.com/office/word/2010/wordml" w:rsidRPr="00CF2CF0" w:rsidR="0085747A" w:rsidP="1283E673" w:rsidRDefault="61E7C5DD" w14:paraId="078CDEFA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CF2CF0">
        <w:rPr>
          <w:rFonts w:eastAsia="MS Gothic"/>
          <w:b w:val="0"/>
        </w:rPr>
        <w:t xml:space="preserve">X </w:t>
      </w:r>
      <w:r w:rsidRPr="00CF2CF0" w:rsidR="0085747A">
        <w:rPr>
          <w:b w:val="0"/>
          <w:smallCaps w:val="0"/>
        </w:rPr>
        <w:t xml:space="preserve">zajęcia w formie tradycyjnej </w:t>
      </w:r>
    </w:p>
    <w:p xmlns:wp14="http://schemas.microsoft.com/office/word/2010/wordml" w:rsidRPr="00CF2CF0" w:rsidR="0085747A" w:rsidP="1283E673" w:rsidRDefault="06BF3D04" w14:paraId="67326943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CF2CF0">
        <w:rPr>
          <w:rFonts w:eastAsia="MS Gothic"/>
          <w:b w:val="0"/>
        </w:rPr>
        <w:t xml:space="preserve">X </w:t>
      </w:r>
      <w:r w:rsidRPr="00CF2CF0" w:rsidR="0085747A">
        <w:rPr>
          <w:b w:val="0"/>
          <w:smallCaps w:val="0"/>
        </w:rPr>
        <w:t>zajęcia realizowane z wykorzystaniem metod i technik kształcenia na odległość</w:t>
      </w:r>
    </w:p>
    <w:p xmlns:wp14="http://schemas.microsoft.com/office/word/2010/wordml" w:rsidRPr="00CF2CF0" w:rsidR="0085747A" w:rsidP="009C54AE" w:rsidRDefault="0085747A" w14:paraId="3461D779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CF2CF0" w:rsidR="00E22FBC" w:rsidP="32570CF7" w:rsidRDefault="00E22FBC" w14:paraId="35295C78" wp14:textId="6BAEE2AA">
      <w:pPr>
        <w:pStyle w:val="Punktygwne"/>
        <w:tabs>
          <w:tab w:val="left" w:pos="709"/>
        </w:tabs>
        <w:spacing w:before="0" w:after="0"/>
        <w:ind w:left="709" w:hanging="425"/>
        <w:rPr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CF2CF0" w:rsidR="1283E673" w:rsidP="1283E673" w:rsidRDefault="1283E673" w14:paraId="3CF2D8B6" wp14:textId="77777777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xmlns:wp14="http://schemas.microsoft.com/office/word/2010/wordml" w:rsidRPr="00CF2CF0" w:rsidR="07F864DC" w:rsidP="1283E673" w:rsidRDefault="00306AA6" w14:paraId="48EA859D" wp14:textId="77777777">
      <w:pPr>
        <w:pStyle w:val="Punktygwne"/>
        <w:tabs>
          <w:tab w:val="left" w:pos="709"/>
        </w:tabs>
        <w:spacing w:before="0" w:after="0"/>
        <w:ind w:left="709" w:hanging="425"/>
      </w:pPr>
      <w:r w:rsidRPr="00CF2CF0">
        <w:rPr>
          <w:b w:val="0"/>
          <w:smallCaps w:val="0"/>
        </w:rPr>
        <w:t>Wykład - Egzamin</w:t>
      </w:r>
    </w:p>
    <w:p xmlns:wp14="http://schemas.microsoft.com/office/word/2010/wordml" w:rsidRPr="00CF2CF0" w:rsidR="1283E673" w:rsidP="00306AA6" w:rsidRDefault="1283E673" w14:paraId="0FB78278" wp14:textId="77777777">
      <w:pPr>
        <w:pStyle w:val="Punktygwne"/>
        <w:tabs>
          <w:tab w:val="left" w:pos="709"/>
        </w:tabs>
        <w:spacing w:before="0" w:after="0"/>
        <w:rPr>
          <w:b w:val="0"/>
          <w:smallCaps w:val="0"/>
        </w:rPr>
      </w:pPr>
    </w:p>
    <w:p xmlns:wp14="http://schemas.microsoft.com/office/word/2010/wordml" w:rsidRPr="00CF2CF0" w:rsidR="00306AA6" w:rsidP="00306AA6" w:rsidRDefault="00306AA6" w14:paraId="1FC39945" wp14:textId="77777777">
      <w:pPr>
        <w:pStyle w:val="Punktygwne"/>
        <w:tabs>
          <w:tab w:val="left" w:pos="709"/>
        </w:tabs>
        <w:spacing w:before="0" w:after="0"/>
        <w:rPr>
          <w:b w:val="0"/>
          <w:smallCaps w:val="0"/>
        </w:rPr>
      </w:pPr>
    </w:p>
    <w:p xmlns:wp14="http://schemas.microsoft.com/office/word/2010/wordml" w:rsidRPr="00CF2CF0" w:rsidR="00E960BB" w:rsidP="009C54AE" w:rsidRDefault="0085747A" w14:paraId="261BAAD1" wp14:textId="77777777">
      <w:pPr>
        <w:pStyle w:val="Punktygwne"/>
        <w:spacing w:before="0" w:after="0"/>
        <w:rPr>
          <w:szCs w:val="24"/>
        </w:rPr>
      </w:pPr>
      <w:r w:rsidR="0085747A">
        <w:rPr/>
        <w:t xml:space="preserve">2.Wymagania wstępne </w:t>
      </w:r>
    </w:p>
    <w:p w:rsidR="32570CF7" w:rsidP="32570CF7" w:rsidRDefault="32570CF7" w14:paraId="74103F75" w14:textId="07353BEE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CF2CF0" w:rsidR="0085747A" w:rsidTr="1283E673" w14:paraId="4C586645" wp14:textId="77777777">
        <w:tc>
          <w:tcPr>
            <w:tcW w:w="9670" w:type="dxa"/>
          </w:tcPr>
          <w:p w:rsidRPr="00CF2CF0" w:rsidR="0085747A" w:rsidP="009C54AE" w:rsidRDefault="00D41EF7" w14:paraId="4BBDA692" wp14:textId="77777777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bCs/>
                <w:smallCaps w:val="0"/>
                <w:sz w:val="22"/>
              </w:rPr>
              <w:t>Znajomość podstaw z zakresu prawa Unii Europejskiej.</w:t>
            </w:r>
          </w:p>
        </w:tc>
      </w:tr>
    </w:tbl>
    <w:p xmlns:wp14="http://schemas.microsoft.com/office/word/2010/wordml" w:rsidRPr="00CF2CF0" w:rsidR="00153C41" w:rsidP="009C54AE" w:rsidRDefault="00153C41" w14:paraId="0562CB0E" wp14:textId="77777777">
      <w:pPr>
        <w:pStyle w:val="Punktygwne"/>
        <w:spacing w:before="0" w:after="0"/>
        <w:rPr>
          <w:szCs w:val="24"/>
        </w:rPr>
      </w:pPr>
    </w:p>
    <w:p w:rsidR="32570CF7" w:rsidRDefault="32570CF7" w14:paraId="09D98F5E" w14:textId="11C1286F">
      <w:r>
        <w:br w:type="page"/>
      </w:r>
    </w:p>
    <w:p xmlns:wp14="http://schemas.microsoft.com/office/word/2010/wordml" w:rsidRPr="00CF2CF0" w:rsidR="0085747A" w:rsidP="009C54AE" w:rsidRDefault="0071620A" w14:paraId="7DB6D4EE" wp14:textId="59DC996B">
      <w:pPr>
        <w:pStyle w:val="Punktygwne"/>
        <w:spacing w:before="0" w:after="0"/>
      </w:pPr>
      <w:r w:rsidR="0071620A">
        <w:rPr/>
        <w:t>3.</w:t>
      </w:r>
      <w:r w:rsidR="0085747A">
        <w:rPr/>
        <w:t xml:space="preserve"> 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xmlns:wp14="http://schemas.microsoft.com/office/word/2010/wordml" w:rsidRPr="00CF2CF0" w:rsidR="0085747A" w:rsidP="009C54AE" w:rsidRDefault="0085747A" w14:paraId="34CE0A41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CF2CF0" w:rsidR="0085747A" w:rsidP="009C54AE" w:rsidRDefault="0071620A" w14:paraId="04643D83" wp14:textId="77777777">
      <w:pPr>
        <w:pStyle w:val="Podpunkty"/>
        <w:rPr>
          <w:sz w:val="24"/>
          <w:szCs w:val="24"/>
        </w:rPr>
      </w:pPr>
      <w:r w:rsidRPr="00CF2CF0">
        <w:rPr>
          <w:sz w:val="24"/>
          <w:szCs w:val="24"/>
        </w:rPr>
        <w:t xml:space="preserve">3.1 </w:t>
      </w:r>
      <w:r w:rsidRPr="00CF2CF0" w:rsidR="00C05F44">
        <w:rPr>
          <w:sz w:val="24"/>
          <w:szCs w:val="24"/>
        </w:rPr>
        <w:t>Cele przedmiotu</w:t>
      </w:r>
    </w:p>
    <w:p xmlns:wp14="http://schemas.microsoft.com/office/word/2010/wordml" w:rsidRPr="00CF2CF0" w:rsidR="00D41EF7" w:rsidP="009C54AE" w:rsidRDefault="00D41EF7" w14:paraId="62EBF3C5" wp14:textId="77777777">
      <w:pPr>
        <w:pStyle w:val="Podpunkty"/>
        <w:rPr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CF2CF0" w:rsidR="00D41EF7" w14:paraId="62255D1C" wp14:textId="77777777">
        <w:tc>
          <w:tcPr>
            <w:tcW w:w="675" w:type="dxa"/>
            <w:vAlign w:val="center"/>
          </w:tcPr>
          <w:p w:rsidRPr="00CF2CF0" w:rsidR="00D41EF7" w:rsidRDefault="00D41EF7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CF2CF0" w:rsidR="00D41EF7" w:rsidRDefault="00D41EF7" w14:paraId="1ED84F25" wp14:textId="7777777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F2CF0">
              <w:rPr>
                <w:b w:val="0"/>
                <w:bCs/>
                <w:szCs w:val="22"/>
              </w:rPr>
              <w:t>Zapoznanie z podstawami prawo-instytucjonalnego systemem Unii Europejskiej.</w:t>
            </w:r>
          </w:p>
        </w:tc>
      </w:tr>
      <w:tr xmlns:wp14="http://schemas.microsoft.com/office/word/2010/wordml" w:rsidRPr="00CF2CF0" w:rsidR="00D41EF7" w14:paraId="38AB2E52" wp14:textId="77777777">
        <w:tc>
          <w:tcPr>
            <w:tcW w:w="675" w:type="dxa"/>
            <w:vAlign w:val="center"/>
          </w:tcPr>
          <w:p w:rsidRPr="00CF2CF0" w:rsidR="00D41EF7" w:rsidRDefault="00D41EF7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CF2CF0">
              <w:rPr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Pr="00CF2CF0" w:rsidR="00D41EF7" w:rsidRDefault="00D41EF7" w14:paraId="099EB317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Przedstawienie historii integracji europejskiej.</w:t>
            </w:r>
          </w:p>
        </w:tc>
      </w:tr>
      <w:tr xmlns:wp14="http://schemas.microsoft.com/office/word/2010/wordml" w:rsidRPr="00CF2CF0" w:rsidR="00D41EF7" w14:paraId="688D5979" wp14:textId="77777777">
        <w:tc>
          <w:tcPr>
            <w:tcW w:w="675" w:type="dxa"/>
            <w:vAlign w:val="center"/>
          </w:tcPr>
          <w:p w:rsidRPr="00CF2CF0" w:rsidR="00D41EF7" w:rsidRDefault="00D41EF7" w14:paraId="53C0B3C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Pr="00CF2CF0" w:rsidR="00D41EF7" w:rsidRDefault="00D41EF7" w14:paraId="401B7F44" wp14:textId="7777777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Przedstawienie instytucji i agencji wyspecjalizowanych Unii Europejskiej.</w:t>
            </w:r>
          </w:p>
        </w:tc>
      </w:tr>
      <w:tr xmlns:wp14="http://schemas.microsoft.com/office/word/2010/wordml" w:rsidRPr="00CF2CF0" w:rsidR="00D41EF7" w14:paraId="78227558" wp14:textId="77777777">
        <w:tc>
          <w:tcPr>
            <w:tcW w:w="675" w:type="dxa"/>
            <w:vAlign w:val="center"/>
          </w:tcPr>
          <w:p w:rsidRPr="00CF2CF0" w:rsidR="00D41EF7" w:rsidRDefault="00D41EF7" w14:paraId="7C12F91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:rsidRPr="00CF2CF0" w:rsidR="00D41EF7" w:rsidRDefault="00D41EF7" w14:paraId="7DCC819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Analiza systemu instytucjonalnego Unii Europejskiej.</w:t>
            </w:r>
          </w:p>
        </w:tc>
      </w:tr>
    </w:tbl>
    <w:p xmlns:wp14="http://schemas.microsoft.com/office/word/2010/wordml" w:rsidRPr="00CF2CF0" w:rsidR="00D41EF7" w:rsidP="009C54AE" w:rsidRDefault="00D41EF7" w14:paraId="6D98A12B" wp14:textId="77777777">
      <w:pPr>
        <w:pStyle w:val="Podpunkty"/>
        <w:rPr>
          <w:sz w:val="24"/>
          <w:szCs w:val="24"/>
        </w:rPr>
      </w:pPr>
    </w:p>
    <w:p xmlns:wp14="http://schemas.microsoft.com/office/word/2010/wordml" w:rsidRPr="00CF2CF0" w:rsidR="001D7B54" w:rsidP="009C54AE" w:rsidRDefault="009F4610" w14:paraId="47F42425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Pr="00CF2CF0" w:rsidR="001D7B54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Pr="00CF2CF0" w:rsidR="00C05F44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Pr="00CF2CF0" w:rsidR="001D7B54">
        <w:rPr>
          <w:rFonts w:ascii="Times New Roman" w:hAnsi="Times New Roman"/>
          <w:b/>
          <w:bCs/>
          <w:sz w:val="24"/>
          <w:szCs w:val="24"/>
        </w:rPr>
        <w:t>dla przedmiotu</w:t>
      </w:r>
      <w:r w:rsidRPr="00CF2CF0" w:rsidR="0044597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CF2CF0" w:rsidR="00D41EF7" w:rsidP="009C54AE" w:rsidRDefault="00D41EF7" w14:paraId="2946DB82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7"/>
        <w:gridCol w:w="5981"/>
        <w:gridCol w:w="1862"/>
      </w:tblGrid>
      <w:tr xmlns:wp14="http://schemas.microsoft.com/office/word/2010/wordml" w:rsidRPr="00CF2CF0" w:rsidR="00D41EF7" w:rsidTr="32570CF7" w14:paraId="305B2439" wp14:textId="77777777">
        <w:tc>
          <w:tcPr>
            <w:tcW w:w="1701" w:type="dxa"/>
            <w:tcMar/>
          </w:tcPr>
          <w:p w:rsidRPr="00CF2CF0" w:rsidR="00D41EF7" w:rsidP="32570CF7" w:rsidRDefault="00D41EF7" w14:paraId="3F7C574A" wp14:textId="50F15E8F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00D41EF7">
              <w:rPr>
                <w:caps w:val="0"/>
                <w:smallCaps w:val="0"/>
                <w:sz w:val="22"/>
                <w:szCs w:val="22"/>
              </w:rPr>
              <w:t>EK</w:t>
            </w: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(efekt</w:t>
            </w: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uczenia się)</w:t>
            </w:r>
          </w:p>
          <w:p w:rsidRPr="00CF2CF0" w:rsidR="00D41EF7" w:rsidRDefault="00D41EF7" w14:paraId="5997CC1D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  <w:tcMar/>
          </w:tcPr>
          <w:p w:rsidRPr="00CF2CF0" w:rsidR="00D41EF7" w:rsidRDefault="00D41EF7" w14:paraId="4275A3C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Treść efektu uczenia się zdefiniowanego dla przedmiotu (modułu)</w:t>
            </w:r>
          </w:p>
        </w:tc>
        <w:tc>
          <w:tcPr>
            <w:tcW w:w="1873" w:type="dxa"/>
            <w:tcMar/>
          </w:tcPr>
          <w:p w:rsidRPr="00CF2CF0" w:rsidR="00D41EF7" w:rsidP="32570CF7" w:rsidRDefault="00D41EF7" w14:paraId="2604385B" wp14:textId="6630AD86">
            <w:pPr>
              <w:pStyle w:val="Punktygwne"/>
              <w:spacing w:before="0" w:after="0"/>
              <w:rPr>
                <w:caps w:val="0"/>
                <w:smallCaps w:val="0"/>
                <w:sz w:val="22"/>
                <w:szCs w:val="22"/>
              </w:rPr>
            </w:pP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Odniesienie do </w:t>
            </w: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efektów  kierunkowych</w:t>
            </w:r>
            <w:r w:rsidRPr="32570CF7" w:rsidR="00D41EF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CF2CF0" w:rsidR="00D41EF7" w:rsidTr="32570CF7" w14:paraId="145CEB50" wp14:textId="77777777">
        <w:tc>
          <w:tcPr>
            <w:tcW w:w="1701" w:type="dxa"/>
            <w:tcMar/>
          </w:tcPr>
          <w:p w:rsidRPr="00CF2CF0" w:rsidR="00D41EF7" w:rsidRDefault="00D41EF7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</w:t>
            </w:r>
            <w:r w:rsidRPr="00CF2CF0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CF2CF0" w:rsidR="00D41EF7" w:rsidRDefault="00D41EF7" w14:paraId="57C496C3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definiuje podstawowe pojęcia prawa Unii Europejskiej</w:t>
            </w:r>
          </w:p>
        </w:tc>
        <w:tc>
          <w:tcPr>
            <w:tcW w:w="1873" w:type="dxa"/>
            <w:tcMar/>
          </w:tcPr>
          <w:p w:rsidRPr="00CF2CF0" w:rsidR="00D41EF7" w:rsidRDefault="00D41EF7" w14:paraId="7800619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K_W01,</w:t>
            </w:r>
          </w:p>
        </w:tc>
      </w:tr>
      <w:tr xmlns:wp14="http://schemas.microsoft.com/office/word/2010/wordml" w:rsidRPr="00CF2CF0" w:rsidR="00D41EF7" w:rsidTr="32570CF7" w14:paraId="6F9FE5BB" wp14:textId="77777777">
        <w:tc>
          <w:tcPr>
            <w:tcW w:w="1701" w:type="dxa"/>
            <w:tcMar/>
          </w:tcPr>
          <w:p w:rsidRPr="00CF2CF0" w:rsidR="00D41EF7" w:rsidRDefault="00D41EF7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Pr="00CF2CF0" w:rsidR="00F625B6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6096" w:type="dxa"/>
            <w:tcMar/>
          </w:tcPr>
          <w:p w:rsidRPr="00CF2CF0" w:rsidR="00D41EF7" w:rsidP="00F625B6" w:rsidRDefault="00F625B6" w14:paraId="562D23DC" wp14:textId="77777777">
            <w:pPr>
              <w:pStyle w:val="Punktygwne"/>
              <w:spacing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dysponuje pogłębioną wiedzą o relacjach między organami międzynarodowymi oraz relacjach między nimi a jednostką i instytucjami społecznymi w odniesieniu do wybranych struktur i instytucji społecznych</w:t>
            </w:r>
          </w:p>
        </w:tc>
        <w:tc>
          <w:tcPr>
            <w:tcW w:w="1873" w:type="dxa"/>
            <w:tcMar/>
          </w:tcPr>
          <w:p w:rsidRPr="00CF2CF0" w:rsidR="00D41EF7" w:rsidRDefault="00D41EF7" w14:paraId="0AD3A7D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K_W0</w:t>
            </w:r>
            <w:r w:rsidRPr="00CF2CF0" w:rsidR="00F625B6">
              <w:rPr>
                <w:b w:val="0"/>
                <w:smallCaps w:val="0"/>
                <w:sz w:val="22"/>
              </w:rPr>
              <w:t>3</w:t>
            </w:r>
            <w:r w:rsidRPr="00CF2CF0">
              <w:rPr>
                <w:b w:val="0"/>
                <w:smallCaps w:val="0"/>
                <w:sz w:val="22"/>
              </w:rPr>
              <w:t>,</w:t>
            </w:r>
          </w:p>
        </w:tc>
      </w:tr>
      <w:tr xmlns:wp14="http://schemas.microsoft.com/office/word/2010/wordml" w:rsidRPr="00CF2CF0" w:rsidR="00D41EF7" w:rsidTr="32570CF7" w14:paraId="00F81B0C" wp14:textId="77777777">
        <w:tc>
          <w:tcPr>
            <w:tcW w:w="1701" w:type="dxa"/>
            <w:tcMar/>
          </w:tcPr>
          <w:p w:rsidRPr="00CF2CF0" w:rsidR="00D41EF7" w:rsidRDefault="00D41EF7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Pr="00CF2CF0" w:rsidR="00F625B6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  <w:tcMar/>
          </w:tcPr>
          <w:p w:rsidRPr="00CF2CF0" w:rsidR="00D41EF7" w:rsidRDefault="00D41EF7" w14:paraId="2E6C906D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charakteryzuje zagadnienia związane z prawem UE oraz posiada wiedzę o źródłach tego prawa</w:t>
            </w:r>
          </w:p>
        </w:tc>
        <w:tc>
          <w:tcPr>
            <w:tcW w:w="1873" w:type="dxa"/>
            <w:tcMar/>
          </w:tcPr>
          <w:p w:rsidRPr="00CF2CF0" w:rsidR="00D41EF7" w:rsidRDefault="00D41EF7" w14:paraId="4EBD627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K_U03,</w:t>
            </w:r>
          </w:p>
        </w:tc>
      </w:tr>
      <w:tr xmlns:wp14="http://schemas.microsoft.com/office/word/2010/wordml" w:rsidRPr="00CF2CF0" w:rsidR="00D41EF7" w:rsidTr="32570CF7" w14:paraId="6DB38512" wp14:textId="77777777">
        <w:tc>
          <w:tcPr>
            <w:tcW w:w="1701" w:type="dxa"/>
            <w:tcMar/>
          </w:tcPr>
          <w:p w:rsidRPr="00CF2CF0" w:rsidR="00D41EF7" w:rsidRDefault="00D41EF7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Pr="00CF2CF0" w:rsidR="00F625B6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  <w:tcMar/>
          </w:tcPr>
          <w:p w:rsidRPr="00CF2CF0" w:rsidR="00D41EF7" w:rsidRDefault="00D41EF7" w14:paraId="542EE11E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 xml:space="preserve">poddaje starannej analizie działania instytucji i agencji wyspecjalizowanych Unii Europejskiej </w:t>
            </w:r>
          </w:p>
        </w:tc>
        <w:tc>
          <w:tcPr>
            <w:tcW w:w="1873" w:type="dxa"/>
            <w:tcMar/>
          </w:tcPr>
          <w:p w:rsidRPr="00CF2CF0" w:rsidR="00D41EF7" w:rsidRDefault="00D41EF7" w14:paraId="64C88C2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K_U06,</w:t>
            </w:r>
          </w:p>
          <w:p w:rsidRPr="00CF2CF0" w:rsidR="00D41EF7" w:rsidRDefault="00D41EF7" w14:paraId="110FFD3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CF2CF0" w:rsidR="00D41EF7" w:rsidTr="32570CF7" w14:paraId="778372CC" wp14:textId="77777777">
        <w:tc>
          <w:tcPr>
            <w:tcW w:w="1701" w:type="dxa"/>
            <w:tcMar/>
          </w:tcPr>
          <w:p w:rsidRPr="00CF2CF0" w:rsidR="00D41EF7" w:rsidRDefault="00D41EF7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Pr="00CF2CF0" w:rsidR="00F625B6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  <w:tcMar/>
          </w:tcPr>
          <w:p w:rsidRPr="00CF2CF0" w:rsidR="00D41EF7" w:rsidRDefault="00D41EF7" w14:paraId="378D4A03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śledzi procesy decyzyjne zachodzące w Unii Europejskiej</w:t>
            </w:r>
          </w:p>
        </w:tc>
        <w:tc>
          <w:tcPr>
            <w:tcW w:w="1873" w:type="dxa"/>
            <w:tcMar/>
          </w:tcPr>
          <w:p w:rsidRPr="00CF2CF0" w:rsidR="00D41EF7" w:rsidRDefault="00D41EF7" w14:paraId="096C8C7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K_K02,</w:t>
            </w:r>
          </w:p>
        </w:tc>
      </w:tr>
      <w:tr xmlns:wp14="http://schemas.microsoft.com/office/word/2010/wordml" w:rsidRPr="00CF2CF0" w:rsidR="00F625B6" w:rsidTr="32570CF7" w14:paraId="72C311C3" wp14:textId="77777777">
        <w:tc>
          <w:tcPr>
            <w:tcW w:w="1701" w:type="dxa"/>
            <w:tcMar/>
          </w:tcPr>
          <w:p w:rsidRPr="00CF2CF0" w:rsidR="00F625B6" w:rsidP="00F625B6" w:rsidRDefault="00F625B6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  <w:tcMar/>
          </w:tcPr>
          <w:p w:rsidRPr="00CF2CF0" w:rsidR="00F625B6" w:rsidP="00F625B6" w:rsidRDefault="00F625B6" w14:paraId="63D37148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wykazuje odpowiedzialność za własne przygotowanie do pracy, podejmowane decyzje, działania i ich skutki;</w:t>
            </w:r>
          </w:p>
        </w:tc>
        <w:tc>
          <w:tcPr>
            <w:tcW w:w="1873" w:type="dxa"/>
            <w:tcMar/>
          </w:tcPr>
          <w:p w:rsidRPr="00CF2CF0" w:rsidR="00F625B6" w:rsidP="00F625B6" w:rsidRDefault="00F625B6" w14:paraId="69B49A1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K_K05</w:t>
            </w:r>
          </w:p>
        </w:tc>
      </w:tr>
    </w:tbl>
    <w:p xmlns:wp14="http://schemas.microsoft.com/office/word/2010/wordml" w:rsidRPr="00CF2CF0" w:rsidR="00F625B6" w:rsidP="009C54AE" w:rsidRDefault="00F625B6" w14:paraId="6B699379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F2CF0" w:rsidR="00F625B6" w:rsidP="009C54AE" w:rsidRDefault="00F625B6" w14:paraId="3FE9F23F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F2CF0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F2CF0">
        <w:rPr>
          <w:rFonts w:ascii="Times New Roman" w:hAnsi="Times New Roman"/>
          <w:b/>
          <w:sz w:val="24"/>
          <w:szCs w:val="24"/>
        </w:rPr>
        <w:t>3.3</w:t>
      </w:r>
      <w:r w:rsidRPr="00CF2CF0" w:rsidR="001D7B54">
        <w:rPr>
          <w:rFonts w:ascii="Times New Roman" w:hAnsi="Times New Roman"/>
          <w:b/>
          <w:sz w:val="24"/>
          <w:szCs w:val="24"/>
        </w:rPr>
        <w:t xml:space="preserve"> </w:t>
      </w:r>
      <w:r w:rsidRPr="00CF2CF0" w:rsidR="0085747A">
        <w:rPr>
          <w:rFonts w:ascii="Times New Roman" w:hAnsi="Times New Roman"/>
          <w:b/>
          <w:sz w:val="24"/>
          <w:szCs w:val="24"/>
        </w:rPr>
        <w:t>T</w:t>
      </w:r>
      <w:r w:rsidRPr="00CF2CF0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  <w:r w:rsidRPr="00CF2CF0" w:rsidR="007327BD">
        <w:rPr>
          <w:rFonts w:ascii="Times New Roman" w:hAnsi="Times New Roman"/>
          <w:sz w:val="24"/>
          <w:szCs w:val="24"/>
        </w:rPr>
        <w:t xml:space="preserve">  </w:t>
      </w:r>
    </w:p>
    <w:p xmlns:wp14="http://schemas.microsoft.com/office/word/2010/wordml" w:rsidRPr="00CF2CF0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sz w:val="24"/>
          <w:szCs w:val="24"/>
        </w:rPr>
        <w:t xml:space="preserve">Problematyka wykładu </w:t>
      </w:r>
    </w:p>
    <w:p xmlns:wp14="http://schemas.microsoft.com/office/word/2010/wordml" w:rsidRPr="00CF2CF0" w:rsidR="00675843" w:rsidP="00F625B6" w:rsidRDefault="00675843" w14:paraId="1F72F646" wp14:textId="77777777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3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21"/>
      </w:tblGrid>
      <w:tr xmlns:wp14="http://schemas.microsoft.com/office/word/2010/wordml" w:rsidRPr="00CF2CF0" w:rsidR="00F625B6" w:rsidTr="00F625B6" w14:paraId="587EA2A8" wp14:textId="77777777">
        <w:tc>
          <w:tcPr>
            <w:tcW w:w="6521" w:type="dxa"/>
          </w:tcPr>
          <w:p w:rsidRPr="00CF2CF0" w:rsidR="00F625B6" w:rsidRDefault="00F625B6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color w:val="000000"/>
              </w:rPr>
            </w:pPr>
            <w:r w:rsidRPr="00CF2CF0">
              <w:rPr>
                <w:rFonts w:ascii="Times New Roman" w:hAnsi="Times New Roman"/>
                <w:color w:val="000000"/>
              </w:rPr>
              <w:t>Treści merytoryczne</w:t>
            </w:r>
          </w:p>
        </w:tc>
      </w:tr>
      <w:tr xmlns:wp14="http://schemas.microsoft.com/office/word/2010/wordml" w:rsidRPr="00CF2CF0" w:rsidR="00F625B6" w:rsidTr="00F625B6" w14:paraId="4EA27FED" wp14:textId="77777777">
        <w:trPr>
          <w:trHeight w:val="284"/>
        </w:trPr>
        <w:tc>
          <w:tcPr>
            <w:tcW w:w="6521" w:type="dxa"/>
          </w:tcPr>
          <w:p w:rsidRPr="00CF2CF0" w:rsidR="00F625B6" w:rsidRDefault="00F625B6" w14:paraId="78353AD7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Podstawowe zagadnienia dot. Unii Europejskiej</w:t>
            </w:r>
          </w:p>
        </w:tc>
      </w:tr>
      <w:tr xmlns:wp14="http://schemas.microsoft.com/office/word/2010/wordml" w:rsidRPr="00CF2CF0" w:rsidR="00F625B6" w:rsidTr="00F625B6" w14:paraId="07DA59C4" wp14:textId="77777777">
        <w:trPr>
          <w:trHeight w:val="260"/>
        </w:trPr>
        <w:tc>
          <w:tcPr>
            <w:tcW w:w="6521" w:type="dxa"/>
          </w:tcPr>
          <w:p w:rsidRPr="00CF2CF0" w:rsidR="00F625B6" w:rsidRDefault="00F625B6" w14:paraId="660613C6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Zasady funkcjonowania systemu instytucjonalnego UE</w:t>
            </w:r>
          </w:p>
        </w:tc>
      </w:tr>
      <w:tr xmlns:wp14="http://schemas.microsoft.com/office/word/2010/wordml" w:rsidRPr="00CF2CF0" w:rsidR="00F625B6" w:rsidTr="00F625B6" w14:paraId="798B4E58" wp14:textId="77777777">
        <w:trPr>
          <w:trHeight w:val="225"/>
        </w:trPr>
        <w:tc>
          <w:tcPr>
            <w:tcW w:w="6521" w:type="dxa"/>
          </w:tcPr>
          <w:p w:rsidRPr="00CF2CF0" w:rsidR="00F625B6" w:rsidRDefault="00F625B6" w14:paraId="10CB2966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Katalog instytucji i organów UE oraz ich charakter prawny</w:t>
            </w:r>
          </w:p>
        </w:tc>
      </w:tr>
      <w:tr xmlns:wp14="http://schemas.microsoft.com/office/word/2010/wordml" w:rsidRPr="00CF2CF0" w:rsidR="00F625B6" w:rsidTr="00F625B6" w14:paraId="6DB41919" wp14:textId="77777777">
        <w:trPr>
          <w:trHeight w:val="274"/>
        </w:trPr>
        <w:tc>
          <w:tcPr>
            <w:tcW w:w="6521" w:type="dxa"/>
          </w:tcPr>
          <w:p w:rsidRPr="00CF2CF0" w:rsidR="00F625B6" w:rsidRDefault="00F625B6" w14:paraId="4BE2A37F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 xml:space="preserve">Agencje w systemie instytucjonalnym UE </w:t>
            </w:r>
          </w:p>
        </w:tc>
      </w:tr>
      <w:tr xmlns:wp14="http://schemas.microsoft.com/office/word/2010/wordml" w:rsidRPr="00CF2CF0" w:rsidR="00F625B6" w:rsidTr="00F625B6" w14:paraId="628D5B90" wp14:textId="77777777">
        <w:trPr>
          <w:trHeight w:val="300"/>
        </w:trPr>
        <w:tc>
          <w:tcPr>
            <w:tcW w:w="6521" w:type="dxa"/>
          </w:tcPr>
          <w:p w:rsidRPr="00CF2CF0" w:rsidR="00F625B6" w:rsidRDefault="00F625B6" w14:paraId="551BEAD6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Zadania agencji UE</w:t>
            </w:r>
          </w:p>
        </w:tc>
      </w:tr>
      <w:tr xmlns:wp14="http://schemas.microsoft.com/office/word/2010/wordml" w:rsidRPr="00CF2CF0" w:rsidR="00F625B6" w:rsidTr="00F625B6" w14:paraId="285BDC8E" wp14:textId="77777777">
        <w:trPr>
          <w:trHeight w:val="240"/>
        </w:trPr>
        <w:tc>
          <w:tcPr>
            <w:tcW w:w="6521" w:type="dxa"/>
          </w:tcPr>
          <w:p w:rsidRPr="00CF2CF0" w:rsidR="00F625B6" w:rsidRDefault="00F625B6" w14:paraId="4E24FB11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 xml:space="preserve">Charakterystyka wybranych agencji UE </w:t>
            </w:r>
          </w:p>
        </w:tc>
      </w:tr>
      <w:tr xmlns:wp14="http://schemas.microsoft.com/office/word/2010/wordml" w:rsidRPr="00CF2CF0" w:rsidR="00F625B6" w:rsidTr="00F625B6" w14:paraId="23C51700" wp14:textId="77777777">
        <w:trPr>
          <w:trHeight w:val="285"/>
        </w:trPr>
        <w:tc>
          <w:tcPr>
            <w:tcW w:w="6521" w:type="dxa"/>
          </w:tcPr>
          <w:p w:rsidRPr="00CF2CF0" w:rsidR="00F625B6" w:rsidRDefault="00F625B6" w14:paraId="4F7D3413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Rola instytucji UE w kształtowaniu pozycji agencji wyspecjalizowanych</w:t>
            </w:r>
          </w:p>
        </w:tc>
      </w:tr>
    </w:tbl>
    <w:p xmlns:wp14="http://schemas.microsoft.com/office/word/2010/wordml" w:rsidRPr="00CF2CF0" w:rsidR="00675843" w:rsidP="009C54AE" w:rsidRDefault="00675843" w14:paraId="08CE6F91" wp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F2CF0" w:rsidR="0085747A" w:rsidP="009C54AE" w:rsidRDefault="0085747A" w14:paraId="61CDCEAD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F2CF0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sz w:val="24"/>
          <w:szCs w:val="24"/>
        </w:rPr>
        <w:t>Problematyka ćwiczeń, konwersator</w:t>
      </w:r>
      <w:r w:rsidRPr="00CF2CF0" w:rsidR="005F76A3">
        <w:rPr>
          <w:rFonts w:ascii="Times New Roman" w:hAnsi="Times New Roman"/>
          <w:sz w:val="24"/>
          <w:szCs w:val="24"/>
        </w:rPr>
        <w:t>iów</w:t>
      </w:r>
      <w:r w:rsidRPr="00CF2CF0">
        <w:rPr>
          <w:rFonts w:ascii="Times New Roman" w:hAnsi="Times New Roman"/>
          <w:sz w:val="24"/>
          <w:szCs w:val="24"/>
        </w:rPr>
        <w:t>, laborator</w:t>
      </w:r>
      <w:r w:rsidRPr="00CF2CF0" w:rsidR="005F76A3">
        <w:rPr>
          <w:rFonts w:ascii="Times New Roman" w:hAnsi="Times New Roman"/>
          <w:sz w:val="24"/>
          <w:szCs w:val="24"/>
        </w:rPr>
        <w:t>iów</w:t>
      </w:r>
      <w:r w:rsidRPr="00CF2CF0" w:rsidR="009F4610">
        <w:rPr>
          <w:rFonts w:ascii="Times New Roman" w:hAnsi="Times New Roman"/>
          <w:sz w:val="24"/>
          <w:szCs w:val="24"/>
        </w:rPr>
        <w:t xml:space="preserve">, </w:t>
      </w:r>
      <w:r w:rsidRPr="00CF2CF0">
        <w:rPr>
          <w:rFonts w:ascii="Times New Roman" w:hAnsi="Times New Roman"/>
          <w:sz w:val="24"/>
          <w:szCs w:val="24"/>
        </w:rPr>
        <w:t xml:space="preserve">zajęć praktycznych </w:t>
      </w:r>
    </w:p>
    <w:p xmlns:wp14="http://schemas.microsoft.com/office/word/2010/wordml" w:rsidRPr="00CF2CF0" w:rsidR="00F625B6" w:rsidP="009C54AE" w:rsidRDefault="00F625B6" w14:paraId="6BB9E253" wp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p xmlns:wp14="http://schemas.microsoft.com/office/word/2010/wordml" w:rsidRPr="00CF2CF0" w:rsidR="0085747A" w:rsidP="009C54AE" w:rsidRDefault="009F4610" w14:paraId="61F0D56C" wp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CF2CF0">
        <w:rPr>
          <w:smallCaps w:val="0"/>
          <w:szCs w:val="24"/>
        </w:rPr>
        <w:t>3.4 Metody dydaktyczne</w:t>
      </w:r>
      <w:r w:rsidRPr="00CF2CF0">
        <w:rPr>
          <w:b w:val="0"/>
          <w:smallCaps w:val="0"/>
          <w:szCs w:val="24"/>
        </w:rPr>
        <w:t xml:space="preserve"> </w:t>
      </w:r>
    </w:p>
    <w:p xmlns:wp14="http://schemas.microsoft.com/office/word/2010/wordml" w:rsidRPr="00CF2CF0" w:rsidR="0085747A" w:rsidP="009C54AE" w:rsidRDefault="0085747A" w14:paraId="23DE523C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CF2CF0" w:rsidR="00F625B6" w:rsidP="00F625B6" w:rsidRDefault="00F625B6" w14:paraId="19B01DEA" wp14:textId="77777777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CF2CF0">
        <w:rPr>
          <w:b w:val="0"/>
          <w:smallCaps w:val="0"/>
          <w:sz w:val="22"/>
        </w:rPr>
        <w:t xml:space="preserve">Wykład informacyjny, wykład problemowy, </w:t>
      </w:r>
      <w:r w:rsidRPr="00CF2CF0" w:rsidR="00306AA6">
        <w:rPr>
          <w:b w:val="0"/>
          <w:smallCaps w:val="0"/>
          <w:sz w:val="22"/>
        </w:rPr>
        <w:t xml:space="preserve">wykład z prezentacją multimedialną, </w:t>
      </w:r>
      <w:r w:rsidRPr="00CF2CF0">
        <w:rPr>
          <w:b w:val="0"/>
          <w:smallCaps w:val="0"/>
          <w:sz w:val="22"/>
        </w:rPr>
        <w:t>metody kształcenia na odległość</w:t>
      </w:r>
    </w:p>
    <w:p xmlns:wp14="http://schemas.microsoft.com/office/word/2010/wordml" w:rsidRPr="00CF2CF0" w:rsidR="00E960BB" w:rsidP="009C54AE" w:rsidRDefault="00E960BB" w14:paraId="07547A01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CF2CF0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F2CF0">
        <w:rPr>
          <w:smallCaps w:val="0"/>
          <w:szCs w:val="24"/>
        </w:rPr>
        <w:t xml:space="preserve">4. </w:t>
      </w:r>
      <w:r w:rsidRPr="00CF2CF0" w:rsidR="0085747A">
        <w:rPr>
          <w:smallCaps w:val="0"/>
          <w:szCs w:val="24"/>
        </w:rPr>
        <w:t>METODY I KRYTERIA OCENY</w:t>
      </w:r>
      <w:r w:rsidRPr="00CF2CF0" w:rsidR="009F4610">
        <w:rPr>
          <w:smallCaps w:val="0"/>
          <w:szCs w:val="24"/>
        </w:rPr>
        <w:t xml:space="preserve"> </w:t>
      </w:r>
    </w:p>
    <w:p xmlns:wp14="http://schemas.microsoft.com/office/word/2010/wordml" w:rsidRPr="00CF2CF0" w:rsidR="00923D7D" w:rsidP="009C54AE" w:rsidRDefault="00923D7D" w14:paraId="5043CB0F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CF2CF0" w:rsidR="0085747A" w:rsidP="009C54AE" w:rsidRDefault="0085747A" w14:paraId="53742ADA" wp14:textId="77777777">
      <w:pPr>
        <w:pStyle w:val="Punktygwne"/>
        <w:spacing w:before="0" w:after="0"/>
        <w:ind w:left="426"/>
        <w:rPr>
          <w:smallCaps w:val="0"/>
        </w:rPr>
      </w:pPr>
      <w:r w:rsidRPr="00CF2CF0">
        <w:rPr>
          <w:smallCaps w:val="0"/>
        </w:rPr>
        <w:t xml:space="preserve">4.1 Sposoby weryfikacji efektów </w:t>
      </w:r>
      <w:r w:rsidRPr="00CF2CF0" w:rsidR="00C05F44">
        <w:rPr>
          <w:smallCaps w:val="0"/>
        </w:rPr>
        <w:t>uczenia się</w:t>
      </w:r>
    </w:p>
    <w:p xmlns:wp14="http://schemas.microsoft.com/office/word/2010/wordml" w:rsidRPr="00CF2CF0" w:rsidR="00F625B6" w:rsidP="009C54AE" w:rsidRDefault="00F625B6" w14:paraId="07459315" wp14:textId="77777777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9"/>
        <w:gridCol w:w="4951"/>
        <w:gridCol w:w="2204"/>
      </w:tblGrid>
      <w:tr xmlns:wp14="http://schemas.microsoft.com/office/word/2010/wordml" w:rsidRPr="00CF2CF0" w:rsidR="00F625B6" w:rsidTr="32570CF7" w14:paraId="67E0E783" wp14:textId="77777777">
        <w:tc>
          <w:tcPr>
            <w:tcW w:w="1984" w:type="dxa"/>
            <w:tcMar/>
          </w:tcPr>
          <w:p w:rsidRPr="00CF2CF0" w:rsidR="00F625B6" w:rsidRDefault="00F625B6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Symbol efektu</w:t>
            </w:r>
          </w:p>
          <w:p w:rsidRPr="00CF2CF0" w:rsidR="00F625B6" w:rsidRDefault="00F625B6" w14:paraId="6537F28F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  <w:tcMar/>
          </w:tcPr>
          <w:p w:rsidRPr="00CF2CF0" w:rsidR="00F625B6" w:rsidRDefault="00F625B6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Pr="00CF2CF0" w:rsidR="00F625B6" w:rsidP="32570CF7" w:rsidRDefault="00F625B6" w14:paraId="48CEE6E5" wp14:textId="3865252A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00F625B6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32570CF7" w:rsidR="00F625B6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  <w:tcMar/>
          </w:tcPr>
          <w:p w:rsidRPr="00CF2CF0" w:rsidR="00F625B6" w:rsidP="32570CF7" w:rsidRDefault="00F625B6" w14:paraId="0CFFBA24" wp14:textId="3B6CAB76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00F625B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CF2CF0" w:rsidR="00F625B6" w:rsidP="32570CF7" w:rsidRDefault="00F625B6" w14:paraId="52F61AD3" wp14:textId="0CA3FFAA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00F625B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(w</w:t>
            </w:r>
            <w:r w:rsidRPr="32570CF7" w:rsidR="00F625B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</w:t>
            </w:r>
            <w:r w:rsidRPr="32570CF7" w:rsidR="00F625B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32570CF7" w:rsidR="00F625B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CF2CF0" w:rsidR="00F625B6" w:rsidTr="32570CF7" w14:paraId="28C672EB" wp14:textId="77777777">
        <w:tc>
          <w:tcPr>
            <w:tcW w:w="1984" w:type="dxa"/>
            <w:tcMar/>
          </w:tcPr>
          <w:p w:rsidRPr="00CF2CF0" w:rsidR="00F625B6" w:rsidRDefault="00F625B6" w14:paraId="24D59B3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 xml:space="preserve">ek_01 </w:t>
            </w:r>
          </w:p>
        </w:tc>
        <w:tc>
          <w:tcPr>
            <w:tcW w:w="5103" w:type="dxa"/>
            <w:tcMar/>
          </w:tcPr>
          <w:p w:rsidRPr="00CF2CF0" w:rsidR="00F625B6" w:rsidRDefault="00F625B6" w14:paraId="1F82D76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  <w:tcMar/>
          </w:tcPr>
          <w:p w:rsidRPr="00CF2CF0" w:rsidR="00F625B6" w:rsidP="32570CF7" w:rsidRDefault="00306AA6" w14:paraId="7F659B18" wp14:textId="77777777" wp14:noSpellErr="1">
            <w:pPr>
              <w:pStyle w:val="Punktygwne"/>
              <w:spacing w:before="0" w:after="0"/>
              <w:ind w:left="0" w:right="0"/>
              <w:jc w:val="center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CF2CF0" w:rsidR="00F625B6" w:rsidTr="32570CF7" w14:paraId="783D97E4" wp14:textId="77777777">
        <w:tc>
          <w:tcPr>
            <w:tcW w:w="1984" w:type="dxa"/>
            <w:tcMar/>
          </w:tcPr>
          <w:p w:rsidRPr="00CF2CF0" w:rsidR="00F625B6" w:rsidRDefault="00CF2CF0" w14:paraId="696357E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Pr="00CF2CF0" w:rsidR="00F625B6">
              <w:rPr>
                <w:b w:val="0"/>
                <w:sz w:val="22"/>
              </w:rPr>
              <w:t>_02</w:t>
            </w:r>
          </w:p>
        </w:tc>
        <w:tc>
          <w:tcPr>
            <w:tcW w:w="5103" w:type="dxa"/>
            <w:tcMar/>
          </w:tcPr>
          <w:p w:rsidRPr="00CF2CF0" w:rsidR="00F625B6" w:rsidRDefault="00F625B6" w14:paraId="7243372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CF2CF0" w:rsidR="00F625B6" w:rsidP="32570CF7" w:rsidRDefault="00306AA6" w14:paraId="3A615B66" wp14:textId="77777777" wp14:noSpellErr="1">
            <w:pPr>
              <w:pStyle w:val="Punktygwne"/>
              <w:spacing w:before="0" w:after="0"/>
              <w:ind w:left="0" w:right="0"/>
              <w:jc w:val="center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CF2CF0" w:rsidR="00F625B6" w:rsidTr="32570CF7" w14:paraId="54A4EADE" wp14:textId="77777777">
        <w:tc>
          <w:tcPr>
            <w:tcW w:w="1984" w:type="dxa"/>
            <w:tcMar/>
          </w:tcPr>
          <w:p w:rsidRPr="00CF2CF0" w:rsidR="00F625B6" w:rsidRDefault="00F625B6" w14:paraId="7D1B4A87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ek_03</w:t>
            </w:r>
          </w:p>
        </w:tc>
        <w:tc>
          <w:tcPr>
            <w:tcW w:w="5103" w:type="dxa"/>
            <w:tcMar/>
          </w:tcPr>
          <w:p w:rsidRPr="00CF2CF0" w:rsidR="00F625B6" w:rsidRDefault="00F625B6" w14:paraId="6CDDDD3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CF2CF0" w:rsidR="00F625B6" w:rsidP="32570CF7" w:rsidRDefault="00306AA6" w14:paraId="1170B1EE" wp14:textId="77777777" wp14:noSpellErr="1">
            <w:pPr>
              <w:pStyle w:val="Punktygwne"/>
              <w:spacing w:before="0" w:after="0"/>
              <w:ind w:left="0" w:right="0"/>
              <w:jc w:val="center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CF2CF0" w:rsidR="00F625B6" w:rsidTr="32570CF7" w14:paraId="10D44A77" wp14:textId="77777777">
        <w:tc>
          <w:tcPr>
            <w:tcW w:w="1984" w:type="dxa"/>
            <w:tcMar/>
          </w:tcPr>
          <w:p w:rsidRPr="00CF2CF0" w:rsidR="00F625B6" w:rsidRDefault="00F625B6" w14:paraId="17CCA2B8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ek_04</w:t>
            </w:r>
          </w:p>
        </w:tc>
        <w:tc>
          <w:tcPr>
            <w:tcW w:w="5103" w:type="dxa"/>
            <w:tcMar/>
          </w:tcPr>
          <w:p w:rsidRPr="00CF2CF0" w:rsidR="00F625B6" w:rsidRDefault="00F625B6" w14:paraId="158E7D8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CF2CF0" w:rsidR="00F625B6" w:rsidP="32570CF7" w:rsidRDefault="00306AA6" w14:paraId="6A40DD8E" wp14:textId="4C225929">
            <w:pPr>
              <w:pStyle w:val="Punktygwne"/>
              <w:spacing w:before="0" w:after="0"/>
              <w:ind w:left="0" w:right="0" w:firstLine="900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CF2CF0" w:rsidR="00F625B6" w:rsidTr="32570CF7" w14:paraId="296C1B9E" wp14:textId="77777777">
        <w:tc>
          <w:tcPr>
            <w:tcW w:w="1984" w:type="dxa"/>
            <w:tcMar/>
          </w:tcPr>
          <w:p w:rsidRPr="00CF2CF0" w:rsidR="00F625B6" w:rsidRDefault="00F625B6" w14:paraId="09BC0A28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ek_05</w:t>
            </w:r>
          </w:p>
        </w:tc>
        <w:tc>
          <w:tcPr>
            <w:tcW w:w="5103" w:type="dxa"/>
            <w:tcMar/>
          </w:tcPr>
          <w:p w:rsidRPr="00CF2CF0" w:rsidR="00F625B6" w:rsidRDefault="00F625B6" w14:paraId="5A89EECC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CF2CF0" w:rsidR="00F625B6" w:rsidP="32570CF7" w:rsidRDefault="00306AA6" w14:paraId="7A8C75AA" wp14:textId="34DAECA4">
            <w:pPr>
              <w:pStyle w:val="Punktygwne"/>
              <w:spacing w:before="0" w:after="0"/>
              <w:ind w:left="0" w:right="0" w:firstLine="900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CF2CF0" w:rsidR="00306AA6" w:rsidTr="32570CF7" w14:paraId="29E5E30F" wp14:textId="77777777">
        <w:tc>
          <w:tcPr>
            <w:tcW w:w="1984" w:type="dxa"/>
            <w:tcMar/>
          </w:tcPr>
          <w:p w:rsidRPr="00CF2CF0" w:rsidR="00306AA6" w:rsidP="00306AA6" w:rsidRDefault="00306AA6" w14:paraId="58B4ADB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ek_06</w:t>
            </w:r>
          </w:p>
        </w:tc>
        <w:tc>
          <w:tcPr>
            <w:tcW w:w="5103" w:type="dxa"/>
            <w:tcMar/>
          </w:tcPr>
          <w:p w:rsidRPr="00CF2CF0" w:rsidR="00306AA6" w:rsidP="00306AA6" w:rsidRDefault="00306AA6" w14:paraId="69F52A2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  <w:tcMar/>
          </w:tcPr>
          <w:p w:rsidRPr="00CF2CF0" w:rsidR="00306AA6" w:rsidP="32570CF7" w:rsidRDefault="00306AA6" w14:paraId="5DCD14D6" wp14:textId="40498C3D">
            <w:pPr>
              <w:pStyle w:val="Punktygwne"/>
              <w:spacing w:before="0" w:after="0"/>
              <w:ind w:left="0" w:right="0" w:firstLine="900"/>
              <w:rPr>
                <w:b w:val="0"/>
                <w:bCs w:val="0"/>
                <w:sz w:val="22"/>
                <w:szCs w:val="22"/>
              </w:rPr>
            </w:pPr>
            <w:r w:rsidRPr="32570CF7" w:rsidR="00306AA6">
              <w:rPr>
                <w:b w:val="0"/>
                <w:bCs w:val="0"/>
                <w:sz w:val="22"/>
                <w:szCs w:val="22"/>
              </w:rPr>
              <w:t>W</w:t>
            </w:r>
          </w:p>
        </w:tc>
      </w:tr>
    </w:tbl>
    <w:p xmlns:wp14="http://schemas.microsoft.com/office/word/2010/wordml" w:rsidRPr="00CF2CF0" w:rsidR="00F625B6" w:rsidP="009C54AE" w:rsidRDefault="00F625B6" w14:paraId="6DFB9E20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CF2CF0" w:rsidR="00923D7D" w:rsidP="009C54AE" w:rsidRDefault="00923D7D" w14:paraId="70DF9E56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CF2CF0" w:rsidR="0085747A" w:rsidP="009C54AE" w:rsidRDefault="003E1941" w14:paraId="0AFAEE5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CF2CF0">
        <w:rPr>
          <w:smallCaps w:val="0"/>
        </w:rPr>
        <w:t xml:space="preserve">4.2 </w:t>
      </w:r>
      <w:r w:rsidRPr="00CF2CF0" w:rsidR="0085747A">
        <w:rPr>
          <w:smallCaps w:val="0"/>
        </w:rPr>
        <w:t>Warunki zaliczenia przedmiotu (kryteria oceniania)</w:t>
      </w:r>
      <w:r w:rsidRPr="00CF2CF0" w:rsidR="00923D7D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xmlns:wp14="http://schemas.microsoft.com/office/word/2010/wordml" w:rsidRPr="00CF2CF0" w:rsidR="1283E673" w:rsidTr="1283E673" w14:paraId="29878B02" wp14:textId="77777777">
        <w:trPr>
          <w:trHeight w:val="300"/>
        </w:trPr>
        <w:tc>
          <w:tcPr>
            <w:tcW w:w="9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CF2CF0" w:rsidR="1283E673" w:rsidP="1283E673" w:rsidRDefault="1283E673" w14:paraId="44E871BC" wp14:textId="77777777">
            <w:pPr>
              <w:spacing w:after="0"/>
              <w:rPr>
                <w:rFonts w:ascii="Times New Roman" w:hAnsi="Times New Roman" w:eastAsia="Corbel"/>
                <w:smallCaps/>
                <w:sz w:val="24"/>
                <w:szCs w:val="24"/>
              </w:rPr>
            </w:pPr>
          </w:p>
          <w:p w:rsidRPr="00CF2CF0" w:rsidR="1283E673" w:rsidP="00306AA6" w:rsidRDefault="00F625B6" w14:paraId="77D31780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00CF2CF0">
              <w:rPr>
                <w:rFonts w:ascii="Times New Roman" w:hAnsi="Times New Roman" w:eastAsia="Cambria"/>
                <w:b/>
              </w:rPr>
              <w:t xml:space="preserve">Wykład </w:t>
            </w:r>
            <w:r w:rsidRPr="00CF2CF0">
              <w:rPr>
                <w:rFonts w:ascii="Times New Roman" w:hAnsi="Times New Roman" w:eastAsia="Cambria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CF2CF0">
              <w:rPr>
                <w:rFonts w:ascii="Times New Roman" w:hAnsi="Times New Roman" w:eastAsia="Cambria"/>
              </w:rPr>
              <w:t>bdb</w:t>
            </w:r>
            <w:proofErr w:type="spellEnd"/>
            <w:r w:rsidRPr="00CF2CF0">
              <w:rPr>
                <w:rFonts w:ascii="Times New Roman" w:hAnsi="Times New Roman" w:eastAsia="Cambria"/>
              </w:rPr>
              <w:t xml:space="preserve"> – 25-24 pkt, plus </w:t>
            </w:r>
            <w:proofErr w:type="spellStart"/>
            <w:r w:rsidRPr="00CF2CF0">
              <w:rPr>
                <w:rFonts w:ascii="Times New Roman" w:hAnsi="Times New Roman" w:eastAsia="Cambria"/>
              </w:rPr>
              <w:t>db</w:t>
            </w:r>
            <w:proofErr w:type="spellEnd"/>
            <w:r w:rsidRPr="00CF2CF0">
              <w:rPr>
                <w:rFonts w:ascii="Times New Roman" w:hAnsi="Times New Roman" w:eastAsia="Cambria"/>
              </w:rPr>
              <w:t xml:space="preserve"> – 23-21 pkt, </w:t>
            </w:r>
            <w:proofErr w:type="spellStart"/>
            <w:r w:rsidRPr="00CF2CF0">
              <w:rPr>
                <w:rFonts w:ascii="Times New Roman" w:hAnsi="Times New Roman" w:eastAsia="Cambria"/>
              </w:rPr>
              <w:t>db</w:t>
            </w:r>
            <w:proofErr w:type="spellEnd"/>
            <w:r w:rsidRPr="00CF2CF0">
              <w:rPr>
                <w:rFonts w:ascii="Times New Roman" w:hAnsi="Times New Roman" w:eastAsia="Cambria"/>
              </w:rPr>
              <w:t xml:space="preserve"> – 20-18 pkt, plus </w:t>
            </w:r>
            <w:proofErr w:type="spellStart"/>
            <w:r w:rsidRPr="00CF2CF0">
              <w:rPr>
                <w:rFonts w:ascii="Times New Roman" w:hAnsi="Times New Roman" w:eastAsia="Cambria"/>
              </w:rPr>
              <w:t>dst</w:t>
            </w:r>
            <w:proofErr w:type="spellEnd"/>
            <w:r w:rsidRPr="00CF2CF0">
              <w:rPr>
                <w:rFonts w:ascii="Times New Roman" w:hAnsi="Times New Roman" w:eastAsia="Cambria"/>
              </w:rPr>
              <w:t xml:space="preserve"> – 17-15 pkt, </w:t>
            </w:r>
            <w:proofErr w:type="spellStart"/>
            <w:r w:rsidRPr="00CF2CF0">
              <w:rPr>
                <w:rFonts w:ascii="Times New Roman" w:hAnsi="Times New Roman" w:eastAsia="Cambria"/>
              </w:rPr>
              <w:t>dst</w:t>
            </w:r>
            <w:proofErr w:type="spellEnd"/>
            <w:r w:rsidRPr="00CF2CF0">
              <w:rPr>
                <w:rFonts w:ascii="Times New Roman" w:hAnsi="Times New Roman" w:eastAsia="Cambria"/>
              </w:rPr>
              <w:t xml:space="preserve"> – 14-13 pkt, poniżej 13 pkt – </w:t>
            </w:r>
            <w:proofErr w:type="spellStart"/>
            <w:r w:rsidRPr="00CF2CF0">
              <w:rPr>
                <w:rFonts w:ascii="Times New Roman" w:hAnsi="Times New Roman" w:eastAsia="Cambria"/>
              </w:rPr>
              <w:t>ndst</w:t>
            </w:r>
            <w:proofErr w:type="spellEnd"/>
            <w:r w:rsidRPr="00CF2CF0">
              <w:rPr>
                <w:rFonts w:ascii="Times New Roman" w:hAnsi="Times New Roman" w:eastAsia="Cambria"/>
              </w:rPr>
              <w:t>. Przewidywany termin egzaminu – początek sesji letniej. Czas trwania egzaminu 25 min.</w:t>
            </w:r>
          </w:p>
        </w:tc>
      </w:tr>
    </w:tbl>
    <w:p xmlns:wp14="http://schemas.microsoft.com/office/word/2010/wordml" w:rsidRPr="00CF2CF0" w:rsidR="00923D7D" w:rsidP="1283E673" w:rsidRDefault="00923D7D" w14:paraId="144A5D23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CF2CF0" w:rsidR="0085747A" w:rsidP="009C54AE" w:rsidRDefault="0085747A" w14:paraId="738610EB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CF2CF0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F2CF0">
        <w:rPr>
          <w:rFonts w:ascii="Times New Roman" w:hAnsi="Times New Roman"/>
          <w:b/>
          <w:sz w:val="24"/>
          <w:szCs w:val="24"/>
        </w:rPr>
        <w:t xml:space="preserve">5. </w:t>
      </w:r>
      <w:r w:rsidRPr="00CF2CF0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CF2CF0" w:rsidR="0085747A" w:rsidP="009C54AE" w:rsidRDefault="0085747A" w14:paraId="637805D2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xmlns:wp14="http://schemas.microsoft.com/office/word/2010/wordml" w:rsidRPr="00CF2CF0" w:rsidR="0085747A" w:rsidTr="1283E673" w14:paraId="63D9DE79" wp14:textId="77777777">
        <w:tc>
          <w:tcPr>
            <w:tcW w:w="4962" w:type="dxa"/>
            <w:vAlign w:val="center"/>
          </w:tcPr>
          <w:p w:rsidRPr="00CF2CF0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CF2CF0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CF2CF0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CF2CF0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CF2CF0" w:rsidR="007162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CF2CF0" w:rsidR="0085747A" w:rsidTr="1283E673" w14:paraId="6D2525C6" wp14:textId="77777777">
        <w:tc>
          <w:tcPr>
            <w:tcW w:w="4962" w:type="dxa"/>
          </w:tcPr>
          <w:p w:rsidRPr="00CF2CF0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G</w:t>
            </w:r>
            <w:r w:rsidRPr="00CF2CF0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00CF2CF0" w:rsidR="003F205D">
              <w:rPr>
                <w:rFonts w:ascii="Times New Roman" w:hAnsi="Times New Roman"/>
                <w:sz w:val="24"/>
                <w:szCs w:val="24"/>
              </w:rPr>
              <w:t>z </w:t>
            </w:r>
            <w:r w:rsidRPr="00CF2CF0" w:rsidR="000A3CDF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CF2CF0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CF2CF0" w:rsidR="0085747A" w:rsidP="009C54AE" w:rsidRDefault="00B762EC" w14:paraId="423D4B9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CF2CF0" w:rsidR="00C61DC5" w:rsidTr="1283E673" w14:paraId="370080A6" wp14:textId="77777777">
        <w:tc>
          <w:tcPr>
            <w:tcW w:w="4962" w:type="dxa"/>
          </w:tcPr>
          <w:p w:rsidRPr="00CF2CF0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CF2CF0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CF2CF0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CF2CF0" w:rsidR="00C61DC5" w:rsidP="009C54AE" w:rsidRDefault="00B762EC" w14:paraId="78941E4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CF2CF0" w:rsidR="00C61DC5" w:rsidTr="1283E673" w14:paraId="2F7F9F86" wp14:textId="77777777">
        <w:tc>
          <w:tcPr>
            <w:tcW w:w="4962" w:type="dxa"/>
          </w:tcPr>
          <w:p w:rsidRPr="00CF2CF0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CF2CF0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CF2CF0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CF2CF0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 xml:space="preserve">(przygotowanie do zajęć, egzaminu, napisanie referatu </w:t>
            </w:r>
            <w:r w:rsidRPr="00CF2CF0" w:rsidR="00B762EC">
              <w:rPr>
                <w:rFonts w:ascii="Times New Roman" w:hAnsi="Times New Roman"/>
                <w:sz w:val="24"/>
                <w:szCs w:val="24"/>
              </w:rPr>
              <w:t>itp</w:t>
            </w:r>
            <w:r w:rsidRPr="00CF2CF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:rsidRPr="00CF2CF0" w:rsidR="00C61DC5" w:rsidP="009C54AE" w:rsidRDefault="00B762EC" w14:paraId="0F8EA849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xmlns:wp14="http://schemas.microsoft.com/office/word/2010/wordml" w:rsidRPr="00CF2CF0" w:rsidR="0085747A" w:rsidTr="1283E673" w14:paraId="20B8E38B" wp14:textId="77777777">
        <w:tc>
          <w:tcPr>
            <w:tcW w:w="4962" w:type="dxa"/>
          </w:tcPr>
          <w:p w:rsidRPr="00CF2CF0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CF2CF0" w:rsidR="0085747A" w:rsidP="009C54AE" w:rsidRDefault="6C6317D5" w14:paraId="0CCF700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xmlns:wp14="http://schemas.microsoft.com/office/word/2010/wordml" w:rsidRPr="00CF2CF0" w:rsidR="0085747A" w:rsidTr="1283E673" w14:paraId="6B7A9073" wp14:textId="77777777">
        <w:tc>
          <w:tcPr>
            <w:tcW w:w="4962" w:type="dxa"/>
          </w:tcPr>
          <w:p w:rsidRPr="00CF2CF0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CF2CF0" w:rsidR="0085747A" w:rsidP="009C54AE" w:rsidRDefault="6771DEA1" w14:paraId="279935FF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CF2CF0" w:rsidR="0085747A" w:rsidP="009C54AE" w:rsidRDefault="00923D7D" w14:paraId="6BBE219B" wp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CF2CF0">
        <w:rPr>
          <w:b w:val="0"/>
          <w:i/>
          <w:smallCaps w:val="0"/>
          <w:szCs w:val="24"/>
        </w:rPr>
        <w:t xml:space="preserve">* </w:t>
      </w:r>
      <w:r w:rsidRPr="00CF2CF0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F2CF0" w:rsidR="003E1941" w:rsidP="009C54AE" w:rsidRDefault="003E1941" w14:paraId="463F29E8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CF2CF0" w:rsidR="0085747A" w:rsidP="009C54AE" w:rsidRDefault="0071620A" w14:paraId="40334C7B" wp14:textId="77777777">
      <w:pPr>
        <w:pStyle w:val="Punktygwne"/>
        <w:spacing w:before="0" w:after="0"/>
        <w:rPr>
          <w:smallCaps w:val="0"/>
          <w:szCs w:val="24"/>
        </w:rPr>
      </w:pPr>
      <w:r w:rsidRPr="00CF2CF0">
        <w:rPr>
          <w:smallCaps w:val="0"/>
          <w:szCs w:val="24"/>
        </w:rPr>
        <w:t xml:space="preserve">6. </w:t>
      </w:r>
      <w:r w:rsidRPr="00CF2CF0" w:rsidR="0085747A">
        <w:rPr>
          <w:smallCaps w:val="0"/>
          <w:szCs w:val="24"/>
        </w:rPr>
        <w:t>PRAKTYKI ZAWO</w:t>
      </w:r>
      <w:r w:rsidRPr="00CF2CF0" w:rsidR="009D3F3B">
        <w:rPr>
          <w:smallCaps w:val="0"/>
          <w:szCs w:val="24"/>
        </w:rPr>
        <w:t>DOWE W RAMACH PRZEDMIOTU</w:t>
      </w:r>
    </w:p>
    <w:p xmlns:wp14="http://schemas.microsoft.com/office/word/2010/wordml" w:rsidRPr="00CF2CF0" w:rsidR="0085747A" w:rsidP="009C54AE" w:rsidRDefault="0085747A" w14:paraId="3B7B4B86" wp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F2CF0" w:rsidR="0085747A" w:rsidTr="32570CF7" w14:paraId="146D6691" wp14:textId="77777777">
        <w:trPr>
          <w:trHeight w:val="397"/>
        </w:trPr>
        <w:tc>
          <w:tcPr>
            <w:tcW w:w="3544" w:type="dxa"/>
            <w:tcMar/>
          </w:tcPr>
          <w:p w:rsidRPr="00CF2CF0" w:rsidR="0085747A" w:rsidP="009C54AE" w:rsidRDefault="0085747A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F2CF0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CF2CF0" w:rsidR="0085747A" w:rsidP="32570CF7" w:rsidRDefault="0085747A" w14:paraId="3A0FF5F2" wp14:textId="59485C99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32570CF7" w:rsidR="25A7826F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CF2CF0" w:rsidR="0085747A" w:rsidTr="32570CF7" w14:paraId="05EFD703" wp14:textId="77777777">
        <w:trPr>
          <w:trHeight w:val="397"/>
        </w:trPr>
        <w:tc>
          <w:tcPr>
            <w:tcW w:w="3544" w:type="dxa"/>
            <w:tcMar/>
          </w:tcPr>
          <w:p w:rsidRPr="00CF2CF0" w:rsidR="0085747A" w:rsidP="009C54AE" w:rsidRDefault="0085747A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F2CF0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CF2CF0" w:rsidR="0085747A" w:rsidP="32570CF7" w:rsidRDefault="0085747A" w14:paraId="5630AD66" wp14:textId="71477643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</w:rPr>
            </w:pPr>
            <w:r w:rsidR="66AF3BD8">
              <w:rPr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CF2CF0" w:rsidR="003E1941" w:rsidP="009C54AE" w:rsidRDefault="003E1941" w14:paraId="61829076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="32570CF7" w:rsidRDefault="32570CF7" w14:paraId="39A86D9E" w14:textId="22E002E7">
      <w:r>
        <w:br w:type="page"/>
      </w:r>
    </w:p>
    <w:p xmlns:wp14="http://schemas.microsoft.com/office/word/2010/wordml" w:rsidRPr="00CF2CF0" w:rsidR="0085747A" w:rsidP="009C54AE" w:rsidRDefault="00675843" w14:paraId="7630DC2B" wp14:textId="77777777">
      <w:pPr>
        <w:pStyle w:val="Punktygwne"/>
        <w:spacing w:before="0" w:after="0"/>
        <w:rPr>
          <w:smallCaps w:val="0"/>
        </w:rPr>
      </w:pPr>
      <w:r w:rsidRPr="00CF2CF0">
        <w:rPr>
          <w:smallCaps w:val="0"/>
        </w:rPr>
        <w:t xml:space="preserve">7. </w:t>
      </w:r>
      <w:r w:rsidRPr="00CF2CF0" w:rsidR="0085747A">
        <w:rPr>
          <w:smallCaps w:val="0"/>
        </w:rPr>
        <w:t>LITERATURA</w:t>
      </w:r>
      <w:r w:rsidRPr="00CF2CF0">
        <w:rPr>
          <w:smallCaps w:val="0"/>
        </w:rPr>
        <w:t xml:space="preserve"> </w:t>
      </w:r>
    </w:p>
    <w:p xmlns:wp14="http://schemas.microsoft.com/office/word/2010/wordml" w:rsidRPr="00CF2CF0" w:rsidR="00EE0F66" w:rsidP="009C54AE" w:rsidRDefault="00EE0F66" w14:paraId="2BA226A1" wp14:textId="77777777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CF2CF0" w:rsidR="00EE0F66" w:rsidTr="32570CF7" w14:paraId="0D3C1619" wp14:textId="77777777">
        <w:tc>
          <w:tcPr>
            <w:tcW w:w="7513" w:type="dxa"/>
            <w:tcMar/>
          </w:tcPr>
          <w:p w:rsidRPr="00CF2CF0" w:rsidR="00EE0F66" w:rsidRDefault="00EE0F66" w14:paraId="729C96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Literatura podstawowa:</w:t>
            </w:r>
          </w:p>
          <w:p w:rsidRPr="00CF2CF0" w:rsidR="00EE0F66" w:rsidRDefault="00EE0F66" w14:paraId="65C88958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1. Instytucje i prawo Unii Europejskiej. Podręcznik dla kierunków prawa, zarządzania i administracji, J. Barcz, M. Górka,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Wyrozumska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2020.</w:t>
            </w:r>
          </w:p>
          <w:p w:rsidRPr="00CF2CF0" w:rsidR="00EE0F66" w:rsidRDefault="00EE0F66" w14:paraId="3462B075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2. Prawo Instytucjonalne Unii Europejskiej, M. Kenig – Witkowska (red.), A. Łazowski, R.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Ostryhański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2019.</w:t>
            </w:r>
          </w:p>
          <w:p w:rsidRPr="00CF2CF0" w:rsidR="00EE0F66" w:rsidRDefault="00EE0F66" w14:paraId="7C04C26C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3. Prawo Unii Europejskiej z uwzględnieniem Traktatu z Lizbony, A. Kuś (red.), Lublin 2010 (oraz wydania nowsze).</w:t>
            </w:r>
          </w:p>
          <w:p w:rsidRPr="00CF2CF0" w:rsidR="00EE0F66" w:rsidRDefault="00EE0F66" w14:paraId="45AB086C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4. System agencji Unii Europejskiej,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Nitszke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 (red.), Kraków 2017.</w:t>
            </w:r>
          </w:p>
        </w:tc>
      </w:tr>
      <w:tr xmlns:wp14="http://schemas.microsoft.com/office/word/2010/wordml" w:rsidRPr="00CF2CF0" w:rsidR="00EE0F66" w:rsidTr="32570CF7" w14:paraId="3AD4BC99" wp14:textId="77777777">
        <w:tc>
          <w:tcPr>
            <w:tcW w:w="7513" w:type="dxa"/>
            <w:tcMar/>
          </w:tcPr>
          <w:p w:rsidRPr="00CF2CF0" w:rsidR="00EE0F66" w:rsidRDefault="00EE0F66" w14:paraId="1616B1D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Pr="00CF2CF0" w:rsidR="00EE0F66" w:rsidRDefault="00EE0F66" w14:paraId="17AD93B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Pr="00CF2CF0" w:rsidR="00EE0F66" w:rsidRDefault="00EE0F66" w14:paraId="35D2CF63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1. Wprowadzenie do prawa Wspólnot Europejskich (Unii Europejskiej), Andrzej Wróbel (red.), Zakamycze 2004.</w:t>
            </w:r>
          </w:p>
          <w:p w:rsidRPr="00CF2CF0" w:rsidR="00EE0F66" w:rsidRDefault="00EE0F66" w14:paraId="162385ED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2. Integracja europejska, Elżbieta Dynia, Warszawa 2006.</w:t>
            </w:r>
          </w:p>
          <w:p w:rsidRPr="00CF2CF0" w:rsidR="00EE0F66" w:rsidRDefault="00EE0F66" w14:paraId="79B898AB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3. Unia Europejska: podręcznik akademicki dla studentów nauk humanistycznych. T. 1, Geneza, system, prawo, Witold M. Góralski (red.), Warszawa 2007.</w:t>
            </w:r>
          </w:p>
          <w:p w:rsidRPr="00CF2CF0" w:rsidR="00EE0F66" w:rsidRDefault="00EE0F66" w14:paraId="705B22A0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4.Meritum Unia Europejska. Prawo instytucjonalne i gospodarcze, A. Łazowski (red.), Warszawa 2007. </w:t>
            </w:r>
            <w:r w:rsidRPr="00CF2CF0">
              <w:rPr>
                <w:b w:val="0"/>
                <w:smallCaps w:val="0"/>
                <w:sz w:val="22"/>
              </w:rPr>
              <w:tab/>
            </w:r>
            <w:r w:rsidRPr="00CF2CF0">
              <w:rPr>
                <w:b w:val="0"/>
                <w:smallCaps w:val="0"/>
                <w:sz w:val="22"/>
              </w:rPr>
              <w:t xml:space="preserve"> </w:t>
            </w:r>
          </w:p>
          <w:p w:rsidRPr="00CF2CF0" w:rsidR="00EE0F66" w:rsidRDefault="00EE0F66" w14:paraId="78D86678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5. Instytucje i prawo Unii Europejskiej: podręcznik dla kierunków zarządzania i administracji, J. Barcz, M. Górka,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Wyrozumska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2010 (wyd. 2).</w:t>
            </w:r>
          </w:p>
          <w:p w:rsidRPr="00CF2CF0" w:rsidR="00EE0F66" w:rsidRDefault="00EE0F66" w14:paraId="53D60128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6. Ustrój Unii Europejskiej. Tom 1, J. Barcz (red.), Warszawa 2010. </w:t>
            </w:r>
          </w:p>
          <w:p w:rsidRPr="00CF2CF0" w:rsidR="00EE0F66" w:rsidRDefault="00EE0F66" w14:paraId="34861C74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7. Polska w strukturach Unii Europejskiej. Doświadczenia - oczekiwania – wyzwania, M. Marczewska-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Rytko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Lublin 2010. </w:t>
            </w:r>
          </w:p>
          <w:p w:rsidRPr="00CF2CF0" w:rsidR="00EE0F66" w:rsidRDefault="00EE0F66" w14:paraId="67889657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8.Implementacja unijnej polityki regionalnej w Polsce, J. Szafran, Lublin 2010. </w:t>
            </w:r>
            <w:r w:rsidRPr="00CF2CF0">
              <w:rPr>
                <w:b w:val="0"/>
                <w:smallCaps w:val="0"/>
                <w:sz w:val="22"/>
              </w:rPr>
              <w:tab/>
            </w:r>
            <w:r w:rsidRPr="00CF2CF0">
              <w:rPr>
                <w:b w:val="0"/>
                <w:smallCaps w:val="0"/>
                <w:sz w:val="22"/>
              </w:rPr>
              <w:t xml:space="preserve"> </w:t>
            </w:r>
          </w:p>
          <w:p w:rsidRPr="00CF2CF0" w:rsidR="00EE0F66" w:rsidRDefault="00EE0F66" w14:paraId="752E7CC3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9. Ponadnarodowość w systemie politycznym Unii Europejskiej, J. Ruszkowski, Warszawa 2010. </w:t>
            </w:r>
            <w:r w:rsidRPr="00CF2CF0">
              <w:rPr>
                <w:b w:val="0"/>
                <w:smallCaps w:val="0"/>
                <w:sz w:val="22"/>
              </w:rPr>
              <w:tab/>
            </w:r>
            <w:r w:rsidRPr="00CF2CF0">
              <w:rPr>
                <w:b w:val="0"/>
                <w:smallCaps w:val="0"/>
                <w:sz w:val="22"/>
              </w:rPr>
              <w:t xml:space="preserve"> </w:t>
            </w:r>
          </w:p>
          <w:p w:rsidRPr="00CF2CF0" w:rsidR="00EE0F66" w:rsidRDefault="00EE0F66" w14:paraId="2B6FE4C6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10. Prawo Unii Europejskiej z uwzględnieniem Traktatu z Lizbony, J. Barcik,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Wentkowska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Warszawa 2011. </w:t>
            </w:r>
          </w:p>
          <w:p w:rsidRPr="00CF2CF0" w:rsidR="00EE0F66" w:rsidRDefault="00EE0F66" w14:paraId="6A0BD370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11. Prawo europejskie, M.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Ahlt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M.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Szpunar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Warszawa 2011. </w:t>
            </w:r>
          </w:p>
          <w:p w:rsidRPr="00CF2CF0" w:rsidR="00EE0F66" w:rsidRDefault="00EE0F66" w14:paraId="0F396D51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12. Umowy międzynarodowe Unii Europejskiej po Traktacie z Lizbony, J. Sozański, Poznań 2011.  </w:t>
            </w:r>
          </w:p>
          <w:p w:rsidRPr="00CF2CF0" w:rsidR="00EE0F66" w:rsidRDefault="00EE0F66" w14:paraId="49DABAE8" wp14:textId="7777777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13. Historia integracji europejskiej, K.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Łastawski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Toruń 2011.  </w:t>
            </w:r>
          </w:p>
          <w:p w:rsidRPr="00CF2CF0" w:rsidR="00EE0F66" w:rsidP="32570CF7" w:rsidRDefault="00EE0F66" w14:paraId="2181A16D" wp14:textId="249FA512">
            <w:pPr>
              <w:pStyle w:val="Punktygwne"/>
              <w:spacing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14. Integracja europejska w świetle Traktatu z Lizbony. Aspekty </w:t>
            </w: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ekonomiczne,  </w:t>
            </w:r>
          </w:p>
          <w:p w:rsidRPr="00CF2CF0" w:rsidR="00EE0F66" w:rsidP="32570CF7" w:rsidRDefault="00EE0F66" w14:paraId="7BAC16A4" wp14:textId="0C042AA3">
            <w:pPr>
              <w:pStyle w:val="Punktygwne"/>
              <w:spacing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J.</w:t>
            </w: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Barcz, E. Ka-wecka – Wyrzykowska, K. Michałowska – </w:t>
            </w: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Gorywoda</w:t>
            </w:r>
            <w:r w:rsidRPr="32570CF7" w:rsidR="6215161D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Warszawa 2012. </w:t>
            </w:r>
          </w:p>
        </w:tc>
      </w:tr>
    </w:tbl>
    <w:p xmlns:wp14="http://schemas.microsoft.com/office/word/2010/wordml" w:rsidRPr="00CF2CF0" w:rsidR="00EE0F66" w:rsidP="009C54AE" w:rsidRDefault="00EE0F66" w14:paraId="0DE4B5B7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CF2CF0" w:rsidR="00EE0F66" w:rsidP="009C54AE" w:rsidRDefault="00EE0F66" w14:paraId="66204FF1" wp14:textId="77777777">
      <w:pPr>
        <w:pStyle w:val="Punktygwne"/>
        <w:spacing w:before="0" w:after="0"/>
        <w:rPr>
          <w:smallCaps w:val="0"/>
        </w:rPr>
      </w:pPr>
    </w:p>
    <w:p xmlns:wp14="http://schemas.microsoft.com/office/word/2010/wordml" w:rsidRPr="00CF2CF0" w:rsidR="00EE0F66" w:rsidP="009C54AE" w:rsidRDefault="00EE0F66" w14:paraId="2DBF0D7D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CF2CF0" w:rsidR="0085747A" w:rsidP="009C54AE" w:rsidRDefault="0085747A" w14:paraId="6B62F1B3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CF2CF0" w:rsidR="0085747A" w:rsidP="00F83B28" w:rsidRDefault="0085747A" w14:paraId="41F88A98" wp14:textId="77777777">
      <w:pPr>
        <w:pStyle w:val="Punktygwne"/>
        <w:spacing w:before="0" w:after="0"/>
        <w:ind w:left="360"/>
        <w:rPr>
          <w:szCs w:val="24"/>
        </w:rPr>
      </w:pPr>
      <w:r w:rsidRPr="00CF2CF0">
        <w:rPr>
          <w:b w:val="0"/>
          <w:smallCaps w:val="0"/>
          <w:szCs w:val="24"/>
        </w:rPr>
        <w:t>Akceptacja Kierownika Jednostki lub osoby upoważnionej</w:t>
      </w:r>
    </w:p>
    <w:sectPr w:rsidRPr="00CF2CF0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956907" w:rsidP="00C16ABF" w:rsidRDefault="00956907" w14:paraId="02F2C34E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56907" w:rsidP="00C16ABF" w:rsidRDefault="00956907" w14:paraId="680A4E5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956907" w:rsidP="00C16ABF" w:rsidRDefault="00956907" w14:paraId="1921983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56907" w:rsidP="00C16ABF" w:rsidRDefault="00956907" w14:paraId="296FEF7D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76031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A6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7E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1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35E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502"/>
    <w:rsid w:val="00916188"/>
    <w:rsid w:val="00923D7D"/>
    <w:rsid w:val="009508DF"/>
    <w:rsid w:val="00950DAC"/>
    <w:rsid w:val="00954A07"/>
    <w:rsid w:val="009569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62EC"/>
    <w:rsid w:val="00B8056E"/>
    <w:rsid w:val="00B819C8"/>
    <w:rsid w:val="00B82308"/>
    <w:rsid w:val="00B90885"/>
    <w:rsid w:val="00BB520A"/>
    <w:rsid w:val="00BC1B6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3829"/>
    <w:rsid w:val="00CD6897"/>
    <w:rsid w:val="00CE5BAC"/>
    <w:rsid w:val="00CF25BE"/>
    <w:rsid w:val="00CF2CF0"/>
    <w:rsid w:val="00CF78ED"/>
    <w:rsid w:val="00D02B25"/>
    <w:rsid w:val="00D02EBA"/>
    <w:rsid w:val="00D17C3C"/>
    <w:rsid w:val="00D26B2C"/>
    <w:rsid w:val="00D3397B"/>
    <w:rsid w:val="00D352C9"/>
    <w:rsid w:val="00D41EF7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0F66"/>
    <w:rsid w:val="00EE32DE"/>
    <w:rsid w:val="00EE5457"/>
    <w:rsid w:val="00F070AB"/>
    <w:rsid w:val="00F17567"/>
    <w:rsid w:val="00F27A7B"/>
    <w:rsid w:val="00F526AF"/>
    <w:rsid w:val="00F617C3"/>
    <w:rsid w:val="00F61A26"/>
    <w:rsid w:val="00F625B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70F9C99"/>
    <w:rsid w:val="1AFB05B2"/>
    <w:rsid w:val="1BA5F4BC"/>
    <w:rsid w:val="1C5CF79D"/>
    <w:rsid w:val="1D1D2AE6"/>
    <w:rsid w:val="2373440D"/>
    <w:rsid w:val="251C916F"/>
    <w:rsid w:val="2534C1F0"/>
    <w:rsid w:val="25A7826F"/>
    <w:rsid w:val="2942A829"/>
    <w:rsid w:val="29C9D3C8"/>
    <w:rsid w:val="2A93E14B"/>
    <w:rsid w:val="2BF8DDC6"/>
    <w:rsid w:val="310322CF"/>
    <w:rsid w:val="314D5165"/>
    <w:rsid w:val="32570CF7"/>
    <w:rsid w:val="32B8ABBA"/>
    <w:rsid w:val="3A8338D4"/>
    <w:rsid w:val="3B7830EC"/>
    <w:rsid w:val="3D373A89"/>
    <w:rsid w:val="3FA6B514"/>
    <w:rsid w:val="4036B3A9"/>
    <w:rsid w:val="4097FC8F"/>
    <w:rsid w:val="4180BEC9"/>
    <w:rsid w:val="452B81F1"/>
    <w:rsid w:val="454C2369"/>
    <w:rsid w:val="486322B3"/>
    <w:rsid w:val="4972A851"/>
    <w:rsid w:val="5073C43E"/>
    <w:rsid w:val="52FC6726"/>
    <w:rsid w:val="53AB6500"/>
    <w:rsid w:val="545F27E2"/>
    <w:rsid w:val="5659B56A"/>
    <w:rsid w:val="5659B56A"/>
    <w:rsid w:val="57F585CB"/>
    <w:rsid w:val="5BB8D4C5"/>
    <w:rsid w:val="5CAFCE91"/>
    <w:rsid w:val="602D3E2F"/>
    <w:rsid w:val="60AF9077"/>
    <w:rsid w:val="61E7C5DD"/>
    <w:rsid w:val="62082295"/>
    <w:rsid w:val="6215161D"/>
    <w:rsid w:val="62902B04"/>
    <w:rsid w:val="62BCB6E4"/>
    <w:rsid w:val="6335ACAE"/>
    <w:rsid w:val="65428A54"/>
    <w:rsid w:val="66AF3BD8"/>
    <w:rsid w:val="67011712"/>
    <w:rsid w:val="6771DEA1"/>
    <w:rsid w:val="6988BCE0"/>
    <w:rsid w:val="6A22B57D"/>
    <w:rsid w:val="6BD48835"/>
    <w:rsid w:val="6C6317D5"/>
    <w:rsid w:val="6CC05DA2"/>
    <w:rsid w:val="6D8E849C"/>
    <w:rsid w:val="6F41FF2A"/>
    <w:rsid w:val="717AA668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D01BF12"/>
  <w15:docId w15:val="{A17B2391-EE48-4B81-B643-CA73DF3D60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7</revision>
  <lastPrinted>2019-02-06T21:12:00.0000000Z</lastPrinted>
  <dcterms:created xsi:type="dcterms:W3CDTF">2023-09-26T11:59:00.0000000Z</dcterms:created>
  <dcterms:modified xsi:type="dcterms:W3CDTF">2023-09-30T07:00:01.5657966Z</dcterms:modified>
</coreProperties>
</file>